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BA222B2" w:rsidR="00A2341D" w:rsidRDefault="00E555C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DECISIONE A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</w:t>
      </w:r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proofErr w:type="gramEnd"/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24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5E63C3C7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478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materiale 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da laboratorio</w:t>
      </w:r>
    </w:p>
    <w:p w14:paraId="794DCF66" w14:textId="4F917AF3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0301B9" w:rsidRPr="000301B9">
        <w:rPr>
          <w:rFonts w:ascii="Times New Roman" w:eastAsia="Times New Roman" w:hAnsi="Times New Roman"/>
          <w:b/>
          <w:sz w:val="24"/>
          <w:szCs w:val="24"/>
          <w:lang w:eastAsia="it-IT"/>
        </w:rPr>
        <w:t>B62A0A265D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828E26E" w14:textId="45115016" w:rsidR="000301B9" w:rsidRDefault="00A410B0" w:rsidP="000301B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del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.ssa Di Benedetto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la </w:t>
      </w:r>
      <w:proofErr w:type="gramStart"/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fornitura 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materiale</w:t>
      </w:r>
      <w:proofErr w:type="gramEnd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da laboratorio, in particolare, n.1 </w:t>
      </w:r>
      <w:proofErr w:type="spellStart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cof</w:t>
      </w:r>
      <w:proofErr w:type="spellEnd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 pipette, n.1 q.tà di </w:t>
      </w:r>
      <w:proofErr w:type="spellStart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sulfuric</w:t>
      </w:r>
      <w:proofErr w:type="spellEnd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acid, n.1 q.tà di </w:t>
      </w:r>
      <w:proofErr w:type="spellStart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hydrogen</w:t>
      </w:r>
      <w:proofErr w:type="spellEnd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peroxide</w:t>
      </w:r>
      <w:proofErr w:type="spellEnd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solution</w:t>
      </w:r>
      <w:proofErr w:type="spellEnd"/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e n1 q.tà di etilene,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>del progetto</w:t>
      </w:r>
      <w:r w:rsidR="000301B9" w:rsidRPr="000301B9">
        <w:t xml:space="preserve"> </w:t>
      </w:r>
      <w:r w:rsidR="000301B9" w:rsidRP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RD-2022-2024-ING-IND27-ANDREOZZI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3041AE29" w14:textId="77777777" w:rsidR="000301B9" w:rsidRPr="002C4516" w:rsidRDefault="000301B9" w:rsidP="000301B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3049A9CA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mediante l’acquisizione di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due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preventivi,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Microtech</w:t>
      </w:r>
      <w:proofErr w:type="spellEnd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28E68ED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51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84933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Microtech</w:t>
      </w:r>
      <w:proofErr w:type="spellEnd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proofErr w:type="gramStart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pari</w:t>
      </w:r>
      <w:proofErr w:type="gramEnd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€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478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,00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9618BA" w14:textId="77777777" w:rsidR="00964DB4" w:rsidRPr="00897E9F" w:rsidRDefault="00964DB4" w:rsidP="00964D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08624566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ditta </w:t>
      </w:r>
      <w:proofErr w:type="spellStart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Microteche</w:t>
      </w:r>
      <w:proofErr w:type="spellEnd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proofErr w:type="gramStart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tramite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478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BAC3CCC" w14:textId="01FA6732" w:rsidR="00893F2E" w:rsidRDefault="00A2341D" w:rsidP="000301B9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ul </w:t>
      </w:r>
      <w:proofErr w:type="gramStart"/>
      <w:r w:rsidR="002630C3" w:rsidRP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Progetto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</w:t>
      </w:r>
      <w:r w:rsidR="000301B9" w:rsidRP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RD</w:t>
      </w:r>
      <w:proofErr w:type="gramEnd"/>
      <w:r w:rsidR="000301B9" w:rsidRP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-2022-2024-ING-IND27-ANDREOZZI</w:t>
      </w:r>
      <w:r w:rsidR="000301B9" w:rsidRP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A238ABE" w14:textId="77777777" w:rsidR="000301B9" w:rsidRPr="000301B9" w:rsidRDefault="000301B9" w:rsidP="000301B9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4DB4F3" w14:textId="77777777" w:rsidR="000301B9" w:rsidRPr="000301B9" w:rsidRDefault="000301B9" w:rsidP="000301B9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6652E543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Prof. Di Benedetto A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7C343FDD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Antonio Marzocchella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8DCFD" w14:textId="77777777" w:rsidR="002076A1" w:rsidRDefault="002076A1" w:rsidP="004D7924">
      <w:pPr>
        <w:spacing w:after="0" w:line="240" w:lineRule="auto"/>
      </w:pPr>
      <w:r>
        <w:separator/>
      </w:r>
    </w:p>
  </w:endnote>
  <w:endnote w:type="continuationSeparator" w:id="0">
    <w:p w14:paraId="6D9418D5" w14:textId="77777777" w:rsidR="002076A1" w:rsidRDefault="002076A1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53A91" w14:textId="77777777" w:rsidR="002076A1" w:rsidRDefault="002076A1" w:rsidP="004D7924">
      <w:pPr>
        <w:spacing w:after="0" w:line="240" w:lineRule="auto"/>
      </w:pPr>
      <w:r>
        <w:separator/>
      </w:r>
    </w:p>
  </w:footnote>
  <w:footnote w:type="continuationSeparator" w:id="0">
    <w:p w14:paraId="1AD0671C" w14:textId="77777777" w:rsidR="002076A1" w:rsidRDefault="002076A1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3DCA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D5CAA"/>
    <w:multiLevelType w:val="hybridMultilevel"/>
    <w:tmpl w:val="71E61A5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10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1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  <w:num w:numId="12" w16cid:durableId="428358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01B9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175AD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914BF"/>
    <w:rsid w:val="001925F2"/>
    <w:rsid w:val="001A2A9F"/>
    <w:rsid w:val="001C15F6"/>
    <w:rsid w:val="001C3DC6"/>
    <w:rsid w:val="001D4F18"/>
    <w:rsid w:val="001F4C4E"/>
    <w:rsid w:val="002044A5"/>
    <w:rsid w:val="002076A1"/>
    <w:rsid w:val="00210A33"/>
    <w:rsid w:val="002156E1"/>
    <w:rsid w:val="002170E8"/>
    <w:rsid w:val="002362DE"/>
    <w:rsid w:val="00236EA9"/>
    <w:rsid w:val="002418F0"/>
    <w:rsid w:val="00253E6A"/>
    <w:rsid w:val="002630C3"/>
    <w:rsid w:val="00264F77"/>
    <w:rsid w:val="00272C20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12DC"/>
    <w:rsid w:val="00374044"/>
    <w:rsid w:val="00380E93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D0D81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B6BF3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463B8"/>
    <w:rsid w:val="00754687"/>
    <w:rsid w:val="00761355"/>
    <w:rsid w:val="00772610"/>
    <w:rsid w:val="007900E5"/>
    <w:rsid w:val="007B6997"/>
    <w:rsid w:val="007C026F"/>
    <w:rsid w:val="007C2530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93F2E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64DB4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A1BF7"/>
    <w:rsid w:val="00AD6EC2"/>
    <w:rsid w:val="00AF5C26"/>
    <w:rsid w:val="00B0730A"/>
    <w:rsid w:val="00B11C8F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5353D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16147"/>
    <w:rsid w:val="00E27D84"/>
    <w:rsid w:val="00E36EA7"/>
    <w:rsid w:val="00E533B7"/>
    <w:rsid w:val="00E555C8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335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49</cp:revision>
  <dcterms:created xsi:type="dcterms:W3CDTF">2024-06-06T08:07:00Z</dcterms:created>
  <dcterms:modified xsi:type="dcterms:W3CDTF">2025-03-25T09:16:00Z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