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71D8B65" w:rsidR="00A2341D" w:rsidRDefault="00E555C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DECISIONE A</w:t>
      </w:r>
      <w:r w:rsidR="000D343B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</w:t>
      </w:r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E00806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proofErr w:type="gramEnd"/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E00806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576A9D23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00806">
        <w:rPr>
          <w:rFonts w:ascii="Times New Roman" w:eastAsia="Times New Roman" w:hAnsi="Times New Roman"/>
          <w:b/>
          <w:sz w:val="24"/>
          <w:szCs w:val="24"/>
          <w:lang w:eastAsia="it-IT"/>
        </w:rPr>
        <w:t>4700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00806">
        <w:rPr>
          <w:rFonts w:ascii="Times New Roman" w:eastAsia="Times New Roman" w:hAnsi="Times New Roman"/>
          <w:b/>
          <w:sz w:val="24"/>
          <w:szCs w:val="24"/>
          <w:lang w:eastAsia="it-IT"/>
        </w:rPr>
        <w:t>manutenzione SMPS</w:t>
      </w:r>
    </w:p>
    <w:p w14:paraId="794DCF66" w14:textId="6F73CABA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00806" w:rsidRPr="00E00806">
        <w:rPr>
          <w:rFonts w:ascii="Times New Roman" w:eastAsia="Times New Roman" w:hAnsi="Times New Roman"/>
          <w:b/>
          <w:sz w:val="24"/>
          <w:szCs w:val="24"/>
          <w:lang w:eastAsia="it-IT"/>
        </w:rPr>
        <w:t>B60CC7D325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F2E907" w14:textId="5202F214" w:rsidR="00066E06" w:rsidRPr="00964DB4" w:rsidRDefault="00A410B0" w:rsidP="00964DB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servizio di </w:t>
      </w:r>
      <w:r w:rsidR="00E00806" w:rsidRPr="00E00806">
        <w:rPr>
          <w:rFonts w:ascii="Times New Roman" w:eastAsia="Times New Roman" w:hAnsi="Times New Roman"/>
          <w:b/>
          <w:sz w:val="24"/>
          <w:szCs w:val="24"/>
          <w:lang w:eastAsia="it-IT"/>
        </w:rPr>
        <w:t>manutenzione del sistema misura mobilità delle particelle SMPS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E00806" w:rsidRP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FE9E79" w14:textId="77777777" w:rsidR="00964DB4" w:rsidRPr="002C4516" w:rsidRDefault="00964DB4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421E3D8D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mediante l’acquisizione di </w:t>
      </w:r>
      <w:r w:rsidR="000B7574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preventivi,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Tecnologie srls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2EF001E0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5145593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Tecnologie srls pari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ad 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47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00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2B2E80FF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ditta 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Tecnologie </w:t>
      </w:r>
      <w:proofErr w:type="gramStart"/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srls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4700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9A5285D" w14:textId="4D8887D2" w:rsidR="00893F2E" w:rsidRPr="000D343B" w:rsidRDefault="00A2341D" w:rsidP="00321E4E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893F2E" w:rsidRP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D343B" w:rsidRP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BAC3CCC" w14:textId="77777777" w:rsidR="00893F2E" w:rsidRPr="00893F2E" w:rsidRDefault="00893F2E" w:rsidP="00893F2E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60056D5C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</w:t>
      </w:r>
      <w:r w:rsidR="000B757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D’Anna A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C343FD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Antonio Marzocchella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E856" w14:textId="77777777" w:rsidR="00762930" w:rsidRDefault="00762930" w:rsidP="004D7924">
      <w:pPr>
        <w:spacing w:after="0" w:line="240" w:lineRule="auto"/>
      </w:pPr>
      <w:r>
        <w:separator/>
      </w:r>
    </w:p>
  </w:endnote>
  <w:endnote w:type="continuationSeparator" w:id="0">
    <w:p w14:paraId="194B1F53" w14:textId="77777777" w:rsidR="00762930" w:rsidRDefault="00762930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0526" w14:textId="77777777" w:rsidR="00762930" w:rsidRDefault="00762930" w:rsidP="004D7924">
      <w:pPr>
        <w:spacing w:after="0" w:line="240" w:lineRule="auto"/>
      </w:pPr>
      <w:r>
        <w:separator/>
      </w:r>
    </w:p>
  </w:footnote>
  <w:footnote w:type="continuationSeparator" w:id="0">
    <w:p w14:paraId="5CB3BFB0" w14:textId="77777777" w:rsidR="00762930" w:rsidRDefault="00762930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B7574"/>
    <w:rsid w:val="000D2722"/>
    <w:rsid w:val="000D343B"/>
    <w:rsid w:val="000D4E84"/>
    <w:rsid w:val="000F2B24"/>
    <w:rsid w:val="000F3C14"/>
    <w:rsid w:val="000F5F97"/>
    <w:rsid w:val="001175AD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418F0"/>
    <w:rsid w:val="00253E6A"/>
    <w:rsid w:val="002630C3"/>
    <w:rsid w:val="00264F7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62930"/>
    <w:rsid w:val="00772610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93F2E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70A2D"/>
    <w:rsid w:val="00A8028B"/>
    <w:rsid w:val="00A832CA"/>
    <w:rsid w:val="00A84FBD"/>
    <w:rsid w:val="00AD6EC2"/>
    <w:rsid w:val="00AF5C26"/>
    <w:rsid w:val="00B0730A"/>
    <w:rsid w:val="00B11C8F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0B73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0806"/>
    <w:rsid w:val="00E028B3"/>
    <w:rsid w:val="00E0432C"/>
    <w:rsid w:val="00E0595C"/>
    <w:rsid w:val="00E07CF8"/>
    <w:rsid w:val="00E14E21"/>
    <w:rsid w:val="00E14F7D"/>
    <w:rsid w:val="00E16147"/>
    <w:rsid w:val="00E27D84"/>
    <w:rsid w:val="00E36EA7"/>
    <w:rsid w:val="00E533B7"/>
    <w:rsid w:val="00E555C8"/>
    <w:rsid w:val="00E7571B"/>
    <w:rsid w:val="00E77C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345</TotalTime>
  <Pages>4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50</cp:revision>
  <dcterms:created xsi:type="dcterms:W3CDTF">2024-06-06T08:07:00Z</dcterms:created>
  <dcterms:modified xsi:type="dcterms:W3CDTF">2025-03-17T08:37:00Z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