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B2BE7AB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9C0968">
        <w:rPr>
          <w:rFonts w:ascii="Times New Roman" w:eastAsia="Times New Roman" w:hAnsi="Times New Roman"/>
          <w:b/>
          <w:sz w:val="24"/>
          <w:szCs w:val="24"/>
          <w:lang w:eastAsia="it-IT"/>
        </w:rPr>
        <w:t>22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03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119E68A0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sul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9C0968">
        <w:rPr>
          <w:rFonts w:ascii="Times New Roman" w:eastAsia="Times New Roman" w:hAnsi="Times New Roman"/>
          <w:b/>
          <w:sz w:val="24"/>
          <w:szCs w:val="24"/>
          <w:lang w:eastAsia="it-IT"/>
        </w:rPr>
        <w:t>432</w:t>
      </w:r>
      <w:r w:rsidR="00E95655">
        <w:rPr>
          <w:rFonts w:ascii="Times New Roman" w:eastAsia="Times New Roman" w:hAnsi="Times New Roman"/>
          <w:b/>
          <w:sz w:val="24"/>
          <w:szCs w:val="24"/>
          <w:lang w:eastAsia="it-IT"/>
        </w:rPr>
        <w:t>,00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9C096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rinnovo brevetto </w:t>
      </w:r>
    </w:p>
    <w:p w14:paraId="254E3E56" w14:textId="112D5129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9C0968" w:rsidRPr="009C0968">
        <w:t xml:space="preserve"> </w:t>
      </w:r>
      <w:r w:rsidR="009C0968" w:rsidRPr="009C0968">
        <w:rPr>
          <w:rFonts w:ascii="Times New Roman" w:eastAsia="Times New Roman" w:hAnsi="Times New Roman"/>
          <w:b/>
          <w:sz w:val="24"/>
          <w:szCs w:val="24"/>
          <w:lang w:eastAsia="it-IT"/>
        </w:rPr>
        <w:t>B5FABA45CC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2B188F" w14:textId="3701CC1C" w:rsidR="009C0968" w:rsidRDefault="009C0968" w:rsidP="009C096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C0968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del Prof. </w:t>
      </w:r>
      <w:proofErr w:type="spellStart"/>
      <w:r w:rsidRP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A., con la quale chiedeva di procedere al pagamento della </w:t>
      </w:r>
      <w:r w:rsidRPr="00D04A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tassa per il rinnovo della </w:t>
      </w:r>
      <w:r w:rsidRPr="00D04A0A">
        <w:rPr>
          <w:rFonts w:ascii="Times New Roman" w:eastAsia="Times New Roman" w:hAnsi="Times New Roman"/>
          <w:b/>
          <w:sz w:val="24"/>
          <w:szCs w:val="24"/>
          <w:lang w:eastAsia="it-IT"/>
        </w:rPr>
        <w:t>11a</w:t>
      </w:r>
      <w:r w:rsidRPr="00D04A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D04A0A">
        <w:rPr>
          <w:rFonts w:ascii="Times New Roman" w:eastAsia="Times New Roman" w:hAnsi="Times New Roman"/>
          <w:b/>
          <w:sz w:val="24"/>
          <w:szCs w:val="24"/>
          <w:lang w:eastAsia="it-IT"/>
        </w:rPr>
        <w:t>annualita</w:t>
      </w:r>
      <w:proofErr w:type="spellEnd"/>
      <w:r w:rsidRPr="00D04A0A">
        <w:rPr>
          <w:rFonts w:ascii="Times New Roman" w:eastAsia="Times New Roman" w:hAnsi="Times New Roman"/>
          <w:b/>
          <w:sz w:val="24"/>
          <w:szCs w:val="24"/>
          <w:lang w:eastAsia="it-IT"/>
        </w:rPr>
        <w:t>̀ del brevetto italiano</w:t>
      </w:r>
      <w:r w:rsidRP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102015902347313 dal titolo “Impianto con reattori a biofilm per la produzione di butanolo”;</w:t>
      </w:r>
    </w:p>
    <w:p w14:paraId="0C31EB77" w14:textId="77777777" w:rsidR="009C0968" w:rsidRPr="009C0968" w:rsidRDefault="009C0968" w:rsidP="009C096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1DC2ADED" w:rsidR="00A2341D" w:rsidRPr="00A2341D" w:rsidRDefault="00A2341D" w:rsidP="009C0968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61693718" w14:textId="77777777" w:rsidR="009C0968" w:rsidRDefault="009C0968" w:rsidP="009C096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in data 29/04/2015 la </w:t>
      </w:r>
      <w:proofErr w:type="spellStart"/>
      <w:r>
        <w:rPr>
          <w:rFonts w:ascii="TimesNewRomanPSMT" w:hAnsi="TimesNewRomanPSMT"/>
        </w:rPr>
        <w:t>Societa</w:t>
      </w:r>
      <w:proofErr w:type="spellEnd"/>
      <w:r>
        <w:rPr>
          <w:rFonts w:ascii="TimesNewRomanPSMT" w:hAnsi="TimesNewRomanPSMT"/>
        </w:rPr>
        <w:t xml:space="preserve">̀ </w:t>
      </w:r>
      <w:proofErr w:type="spellStart"/>
      <w:r>
        <w:rPr>
          <w:rFonts w:ascii="TimesNewRomanPSMT" w:hAnsi="TimesNewRomanPSMT"/>
        </w:rPr>
        <w:t>Cavattoni</w:t>
      </w:r>
      <w:proofErr w:type="spellEnd"/>
      <w:r>
        <w:rPr>
          <w:rFonts w:ascii="TimesNewRomanPSMT" w:hAnsi="TimesNewRomanPSMT"/>
        </w:rPr>
        <w:t xml:space="preserve">-Raimondi, su incarico del Dipartimento, ha provveduto al deposito della domanda di brevetto per l’invenzione n. RM2015A000185 “Impianto con reattori a biofilm per la produzione di butanolo” mostrando </w:t>
      </w:r>
      <w:proofErr w:type="spellStart"/>
      <w:r>
        <w:rPr>
          <w:rFonts w:ascii="TimesNewRomanPSMT" w:hAnsi="TimesNewRomanPSMT"/>
        </w:rPr>
        <w:t>professionalita</w:t>
      </w:r>
      <w:proofErr w:type="spellEnd"/>
      <w:r>
        <w:rPr>
          <w:rFonts w:ascii="TimesNewRomanPSMT" w:hAnsi="TimesNewRomanPSMT"/>
        </w:rPr>
        <w:t xml:space="preserve">̀, competenza e </w:t>
      </w:r>
      <w:proofErr w:type="spellStart"/>
      <w:r>
        <w:rPr>
          <w:rFonts w:ascii="TimesNewRomanPSMT" w:hAnsi="TimesNewRomanPSMT"/>
        </w:rPr>
        <w:t>tempestivita</w:t>
      </w:r>
      <w:proofErr w:type="spellEnd"/>
      <w:r>
        <w:rPr>
          <w:rFonts w:ascii="TimesNewRomanPSMT" w:hAnsi="TimesNewRomanPSMT"/>
        </w:rPr>
        <w:t xml:space="preserve">̀; </w:t>
      </w:r>
    </w:p>
    <w:p w14:paraId="3E45D6B2" w14:textId="144F627A" w:rsidR="009C0968" w:rsidRDefault="009C0968" w:rsidP="009C096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CONSIDERATO </w:t>
      </w:r>
      <w:r>
        <w:rPr>
          <w:rFonts w:ascii="TimesNewRomanPSMT" w:hAnsi="TimesNewRomanPSMT"/>
        </w:rPr>
        <w:t>che è stato</w:t>
      </w:r>
      <w:r w:rsidR="00D04A0A">
        <w:rPr>
          <w:rFonts w:ascii="TimesNewRomanPSMT" w:hAnsi="TimesNewRomanPSMT"/>
        </w:rPr>
        <w:t xml:space="preserve"> interpellato l’operatore suddetto, iscritto al MEPA, </w:t>
      </w:r>
      <w:r>
        <w:rPr>
          <w:rFonts w:ascii="TimesNewRomanPSMT" w:hAnsi="TimesNewRomanPSMT"/>
        </w:rPr>
        <w:t>in quanto ha seguito fin dall’inizio la pratica del deposito</w:t>
      </w:r>
      <w:r w:rsidR="00D04A0A">
        <w:rPr>
          <w:rFonts w:ascii="TimesNewRomanPSMT" w:hAnsi="TimesNewRomanPSMT"/>
        </w:rPr>
        <w:t xml:space="preserve"> brevettuale in oggetto ed è in grado di soddisfare le esigenze succitate</w:t>
      </w:r>
      <w:r w:rsidR="00182583">
        <w:rPr>
          <w:rFonts w:ascii="TimesNewRomanPSMT" w:hAnsi="TimesNewRomanPSMT"/>
        </w:rPr>
        <w:t>;</w:t>
      </w:r>
    </w:p>
    <w:p w14:paraId="6A3B7A5B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390C64EB" w14:textId="77777777" w:rsidR="00BD025B" w:rsidRPr="00B90C31" w:rsidRDefault="00BD025B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D1E7B4" w14:textId="0B9E597C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3AE92188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>5147583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</w:t>
      </w:r>
      <w:r w:rsid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>società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>Cavattoni</w:t>
      </w:r>
      <w:proofErr w:type="spellEnd"/>
      <w:r w:rsid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Raimondi &amp; </w:t>
      </w:r>
      <w:proofErr w:type="spellStart"/>
      <w:r w:rsid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Luppi 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>432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7EE22B1A" w14:textId="77777777" w:rsidR="00E95655" w:rsidRDefault="00E95655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4CC23B1" w14:textId="77777777" w:rsidR="00E95655" w:rsidRP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dell’articolo 49 del </w:t>
      </w:r>
      <w:proofErr w:type="spellStart"/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36/2023, è possibile derogare al principio</w:t>
      </w:r>
    </w:p>
    <w:p w14:paraId="20EA226F" w14:textId="3E590C17" w:rsid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rotazione per gli affidamenti diretti di </w:t>
      </w:r>
      <w:r w:rsidRPr="0018258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importo inferiore a euro 5.000,00 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(iva esclusa) in casi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motivati con riferimento alla struttura del mercato e alla effettiva assenza di alternative, nonché di</w:t>
      </w:r>
      <w:r w:rsid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ccurata esecuzione del precedente contratto;</w:t>
      </w:r>
    </w:p>
    <w:p w14:paraId="39962FD3" w14:textId="77777777" w:rsid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C0DCF00" w14:textId="77777777" w:rsidR="00E95655" w:rsidRP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si è proceduto al reinvito al fornitore uscente in quanto, il precedente rapporto</w:t>
      </w:r>
    </w:p>
    <w:p w14:paraId="3DE024FF" w14:textId="22C590AC" w:rsidR="00E95655" w:rsidRPr="00E95655" w:rsidRDefault="00E95655" w:rsidP="00C82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contrattuale è stato svolto</w:t>
      </w:r>
      <w:r w:rsidR="00C8263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accuratamente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rispettando i tempi </w:t>
      </w:r>
      <w:r w:rsid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e costi 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stabiliti</w:t>
      </w:r>
      <w:r w:rsidR="00C8263F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0F735001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società </w:t>
      </w:r>
      <w:proofErr w:type="spellStart"/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>Cavattoni</w:t>
      </w:r>
      <w:proofErr w:type="spellEnd"/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Raimondi &amp; </w:t>
      </w:r>
      <w:proofErr w:type="spellStart"/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>Luppi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>432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3EBA483" w14:textId="7C2F0BA7" w:rsidR="00BD025B" w:rsidRDefault="00A2341D" w:rsidP="00780208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D025B" w:rsidRP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Progetto </w:t>
      </w:r>
      <w:r w:rsidR="00182583" w:rsidRPr="00182583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RIASS-ECON-2020-BIPSO-MARZOCCHELLA</w:t>
      </w:r>
      <w:r w:rsidR="0018258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1E24854C" w14:textId="77777777" w:rsidR="00D04A0A" w:rsidRPr="00D04A0A" w:rsidRDefault="00D04A0A" w:rsidP="00D04A0A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A3874" w14:textId="77777777" w:rsidR="00D04A0A" w:rsidRPr="0069749A" w:rsidRDefault="00D04A0A" w:rsidP="00D04A0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54E21455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30D182F9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16876" w14:textId="77777777" w:rsidR="0003301E" w:rsidRDefault="0003301E" w:rsidP="004D7924">
      <w:pPr>
        <w:spacing w:after="0" w:line="240" w:lineRule="auto"/>
      </w:pPr>
      <w:r>
        <w:separator/>
      </w:r>
    </w:p>
  </w:endnote>
  <w:endnote w:type="continuationSeparator" w:id="0">
    <w:p w14:paraId="2B5479B9" w14:textId="77777777" w:rsidR="0003301E" w:rsidRDefault="0003301E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AD158" w14:textId="77777777" w:rsidR="0003301E" w:rsidRDefault="0003301E" w:rsidP="004D7924">
      <w:pPr>
        <w:spacing w:after="0" w:line="240" w:lineRule="auto"/>
      </w:pPr>
      <w:r>
        <w:separator/>
      </w:r>
    </w:p>
  </w:footnote>
  <w:footnote w:type="continuationSeparator" w:id="0">
    <w:p w14:paraId="37175D47" w14:textId="77777777" w:rsidR="0003301E" w:rsidRDefault="0003301E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3301E"/>
    <w:rsid w:val="00047240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22EE4"/>
    <w:rsid w:val="00131310"/>
    <w:rsid w:val="00132FC3"/>
    <w:rsid w:val="00133192"/>
    <w:rsid w:val="00151702"/>
    <w:rsid w:val="001672EC"/>
    <w:rsid w:val="00177945"/>
    <w:rsid w:val="00181E91"/>
    <w:rsid w:val="00182583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464EA"/>
    <w:rsid w:val="00264F77"/>
    <w:rsid w:val="00285D31"/>
    <w:rsid w:val="002977FF"/>
    <w:rsid w:val="002D3745"/>
    <w:rsid w:val="002D3C97"/>
    <w:rsid w:val="002E2022"/>
    <w:rsid w:val="00315EA3"/>
    <w:rsid w:val="003327A3"/>
    <w:rsid w:val="00333103"/>
    <w:rsid w:val="003663CE"/>
    <w:rsid w:val="00374044"/>
    <w:rsid w:val="00380E93"/>
    <w:rsid w:val="00387A11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2593F"/>
    <w:rsid w:val="00545531"/>
    <w:rsid w:val="00557423"/>
    <w:rsid w:val="0056283D"/>
    <w:rsid w:val="0058241E"/>
    <w:rsid w:val="005839FF"/>
    <w:rsid w:val="005B5676"/>
    <w:rsid w:val="005C02BC"/>
    <w:rsid w:val="005C2AC3"/>
    <w:rsid w:val="005D0AD4"/>
    <w:rsid w:val="005E0765"/>
    <w:rsid w:val="005E091D"/>
    <w:rsid w:val="005E6371"/>
    <w:rsid w:val="00612DF3"/>
    <w:rsid w:val="00625536"/>
    <w:rsid w:val="0063123E"/>
    <w:rsid w:val="00651617"/>
    <w:rsid w:val="0069749A"/>
    <w:rsid w:val="006D537E"/>
    <w:rsid w:val="006E59A0"/>
    <w:rsid w:val="007042F1"/>
    <w:rsid w:val="00710CE6"/>
    <w:rsid w:val="00732CB3"/>
    <w:rsid w:val="007336C3"/>
    <w:rsid w:val="00772610"/>
    <w:rsid w:val="007B600F"/>
    <w:rsid w:val="007C026F"/>
    <w:rsid w:val="007E6B6D"/>
    <w:rsid w:val="0080137B"/>
    <w:rsid w:val="00836A4D"/>
    <w:rsid w:val="00846924"/>
    <w:rsid w:val="00870434"/>
    <w:rsid w:val="008C2CC1"/>
    <w:rsid w:val="008E5483"/>
    <w:rsid w:val="008F7AD2"/>
    <w:rsid w:val="00905A4D"/>
    <w:rsid w:val="00922067"/>
    <w:rsid w:val="009223F0"/>
    <w:rsid w:val="0094604B"/>
    <w:rsid w:val="00970798"/>
    <w:rsid w:val="009B2A19"/>
    <w:rsid w:val="009C0968"/>
    <w:rsid w:val="009C1B44"/>
    <w:rsid w:val="009C66CD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AF6C69"/>
    <w:rsid w:val="00B0730A"/>
    <w:rsid w:val="00B90C31"/>
    <w:rsid w:val="00BA20B6"/>
    <w:rsid w:val="00BA42EA"/>
    <w:rsid w:val="00BA77F9"/>
    <w:rsid w:val="00BD025B"/>
    <w:rsid w:val="00C0124B"/>
    <w:rsid w:val="00C11B1D"/>
    <w:rsid w:val="00C50E96"/>
    <w:rsid w:val="00C62FE6"/>
    <w:rsid w:val="00C77841"/>
    <w:rsid w:val="00C821B1"/>
    <w:rsid w:val="00C8263F"/>
    <w:rsid w:val="00CE4981"/>
    <w:rsid w:val="00CF0C2D"/>
    <w:rsid w:val="00D01C27"/>
    <w:rsid w:val="00D033A4"/>
    <w:rsid w:val="00D04A0A"/>
    <w:rsid w:val="00D10447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95655"/>
    <w:rsid w:val="00EB70A3"/>
    <w:rsid w:val="00ED7538"/>
    <w:rsid w:val="00EF1F9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187</TotalTime>
  <Pages>4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24</cp:revision>
  <dcterms:created xsi:type="dcterms:W3CDTF">2024-06-06T08:07:00Z</dcterms:created>
  <dcterms:modified xsi:type="dcterms:W3CDTF">2025-03-11T15:44:00Z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