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7946B640" w:rsidR="00A2341D" w:rsidRDefault="00E555C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DECISIONE A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CONTRARRE 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N</w:t>
      </w:r>
      <w:r w:rsidR="00A2341D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893F2E">
        <w:rPr>
          <w:rFonts w:ascii="Times New Roman" w:eastAsia="Times New Roman" w:hAnsi="Times New Roman"/>
          <w:b/>
          <w:sz w:val="24"/>
          <w:szCs w:val="24"/>
          <w:lang w:eastAsia="it-IT"/>
        </w:rPr>
        <w:t>21</w:t>
      </w:r>
      <w:proofErr w:type="gramEnd"/>
      <w:r w:rsidR="00A2341D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893F2E">
        <w:rPr>
          <w:rFonts w:ascii="Times New Roman" w:eastAsia="Times New Roman" w:hAnsi="Times New Roman"/>
          <w:b/>
          <w:sz w:val="24"/>
          <w:szCs w:val="24"/>
          <w:lang w:eastAsia="it-IT"/>
        </w:rPr>
        <w:t>11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36F5E788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893F2E">
        <w:rPr>
          <w:rFonts w:ascii="Times New Roman" w:eastAsia="Times New Roman" w:hAnsi="Times New Roman"/>
          <w:b/>
          <w:sz w:val="24"/>
          <w:szCs w:val="24"/>
          <w:lang w:eastAsia="it-IT"/>
        </w:rPr>
        <w:t>5400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,00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r w:rsidR="00E555C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893F2E">
        <w:rPr>
          <w:rFonts w:ascii="Times New Roman" w:eastAsia="Times New Roman" w:hAnsi="Times New Roman"/>
          <w:b/>
          <w:sz w:val="24"/>
          <w:szCs w:val="24"/>
          <w:lang w:eastAsia="it-IT"/>
        </w:rPr>
        <w:t>strumenti da laboratorio</w:t>
      </w:r>
    </w:p>
    <w:p w14:paraId="794DCF66" w14:textId="5F1114CD" w:rsidR="00A2341D" w:rsidRPr="00DC4B60" w:rsidRDefault="00BA42EA" w:rsidP="00C5353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DC4B60"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893F2E" w:rsidRPr="00893F2E">
        <w:rPr>
          <w:rFonts w:ascii="Times New Roman" w:eastAsia="Times New Roman" w:hAnsi="Times New Roman"/>
          <w:b/>
          <w:sz w:val="24"/>
          <w:szCs w:val="24"/>
          <w:lang w:eastAsia="it-IT"/>
        </w:rPr>
        <w:t>B5FAB5B98D</w:t>
      </w:r>
    </w:p>
    <w:p w14:paraId="66B3E753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8F2E907" w14:textId="35FE60FA" w:rsidR="00066E06" w:rsidRPr="00964DB4" w:rsidRDefault="00A410B0" w:rsidP="00964DB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Prof. </w:t>
      </w:r>
      <w:proofErr w:type="spellStart"/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acquistare la fornitura </w:t>
      </w:r>
      <w:r w:rsidR="00E555C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n. 1 </w:t>
      </w:r>
      <w:r w:rsidR="00893F2E">
        <w:rPr>
          <w:rFonts w:ascii="Times New Roman" w:eastAsia="Times New Roman" w:hAnsi="Times New Roman"/>
          <w:b/>
          <w:sz w:val="24"/>
          <w:szCs w:val="24"/>
          <w:lang w:eastAsia="it-IT"/>
        </w:rPr>
        <w:t>incubatore, n. 1 agitatore da banco e n. 5 tappettini antiscivolo da laboratorio,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37BA6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attività di ricerca da condurre nell’ambito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progetto </w:t>
      </w:r>
      <w:r w:rsidR="00893F2E" w:rsidRP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RIASS-ECON-2020-BIPSO-MARZOCCHELLA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AFE9E79" w14:textId="77777777" w:rsidR="00964DB4" w:rsidRPr="002C4516" w:rsidRDefault="00964DB4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D6DE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5CFCD5B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45696DD3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che, a seguito di indagine di mercato informale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mediante l’acquisizione di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due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preventivi,</w:t>
      </w:r>
      <w:r w:rsidR="0083509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è stato individuato il fornitore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Ahsi</w:t>
      </w:r>
      <w:proofErr w:type="spellEnd"/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SpA</w:t>
      </w:r>
      <w:proofErr w:type="spellEnd"/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621F3501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5147762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proofErr w:type="spellStart"/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Ahsi</w:t>
      </w:r>
      <w:proofErr w:type="spellEnd"/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SpA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ad €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5400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,00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D9618BA" w14:textId="77777777" w:rsidR="00964DB4" w:rsidRPr="00897E9F" w:rsidRDefault="00964DB4" w:rsidP="00964DB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A84291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F9FD486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DF8DB5C" w14:textId="250EB0C2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036155C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ditta </w:t>
      </w:r>
      <w:proofErr w:type="spellStart"/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Ahsi</w:t>
      </w:r>
      <w:proofErr w:type="spellEnd"/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proofErr w:type="gramStart"/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SpA</w:t>
      </w:r>
      <w:proofErr w:type="spellEnd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tramite</w:t>
      </w:r>
      <w:proofErr w:type="gram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5400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BD4ED3E" w14:textId="3C72EC7A" w:rsidR="00964DB4" w:rsidRDefault="00A2341D" w:rsidP="00B228C0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r w:rsidR="00C5353D" w:rsidRP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s</w:t>
      </w:r>
      <w:r w:rsidR="002630C3" w:rsidRP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ul Progetto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712DC" w:rsidRP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93F2E" w:rsidRP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RIASS-ECON-2020-BIPSO-MARZOCCHELLA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9A5285D" w14:textId="77777777" w:rsidR="00893F2E" w:rsidRPr="00893F2E" w:rsidRDefault="00893F2E" w:rsidP="00893F2E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BAC3CCC" w14:textId="77777777" w:rsidR="00893F2E" w:rsidRPr="00893F2E" w:rsidRDefault="00893F2E" w:rsidP="00893F2E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3A5C6E21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Prof. </w:t>
      </w:r>
      <w:proofErr w:type="spellStart"/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docente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7C343FDD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Antonio Marzocchella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AB211" w14:textId="77777777" w:rsidR="001175AD" w:rsidRDefault="001175AD" w:rsidP="004D7924">
      <w:pPr>
        <w:spacing w:after="0" w:line="240" w:lineRule="auto"/>
      </w:pPr>
      <w:r>
        <w:separator/>
      </w:r>
    </w:p>
  </w:endnote>
  <w:endnote w:type="continuationSeparator" w:id="0">
    <w:p w14:paraId="31B5E947" w14:textId="77777777" w:rsidR="001175AD" w:rsidRDefault="001175AD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75AB6" w14:textId="77777777" w:rsidR="001175AD" w:rsidRDefault="001175AD" w:rsidP="004D7924">
      <w:pPr>
        <w:spacing w:after="0" w:line="240" w:lineRule="auto"/>
      </w:pPr>
      <w:r>
        <w:separator/>
      </w:r>
    </w:p>
  </w:footnote>
  <w:footnote w:type="continuationSeparator" w:id="0">
    <w:p w14:paraId="1C5BA87D" w14:textId="77777777" w:rsidR="001175AD" w:rsidRDefault="001175AD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3DCAC4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4D5CAA"/>
    <w:multiLevelType w:val="hybridMultilevel"/>
    <w:tmpl w:val="71E61A5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10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1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  <w:num w:numId="12" w16cid:durableId="4283583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175AD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914BF"/>
    <w:rsid w:val="001925F2"/>
    <w:rsid w:val="001A2A9F"/>
    <w:rsid w:val="001C15F6"/>
    <w:rsid w:val="001C3DC6"/>
    <w:rsid w:val="001D4F18"/>
    <w:rsid w:val="001F4C4E"/>
    <w:rsid w:val="002044A5"/>
    <w:rsid w:val="00210A33"/>
    <w:rsid w:val="002156E1"/>
    <w:rsid w:val="002170E8"/>
    <w:rsid w:val="002362DE"/>
    <w:rsid w:val="00236EA9"/>
    <w:rsid w:val="002418F0"/>
    <w:rsid w:val="00253E6A"/>
    <w:rsid w:val="002630C3"/>
    <w:rsid w:val="00264F77"/>
    <w:rsid w:val="00272C20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37BA6"/>
    <w:rsid w:val="003663CE"/>
    <w:rsid w:val="003712DC"/>
    <w:rsid w:val="00374044"/>
    <w:rsid w:val="00380E93"/>
    <w:rsid w:val="00391327"/>
    <w:rsid w:val="003B614E"/>
    <w:rsid w:val="003D2044"/>
    <w:rsid w:val="003D3FE5"/>
    <w:rsid w:val="003D79FF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87550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B6BF3"/>
    <w:rsid w:val="006C09BF"/>
    <w:rsid w:val="006C419A"/>
    <w:rsid w:val="006D537E"/>
    <w:rsid w:val="006E2605"/>
    <w:rsid w:val="006E411D"/>
    <w:rsid w:val="006E59A0"/>
    <w:rsid w:val="00705735"/>
    <w:rsid w:val="00710CE6"/>
    <w:rsid w:val="007114AC"/>
    <w:rsid w:val="00720AD5"/>
    <w:rsid w:val="007309B8"/>
    <w:rsid w:val="00732CB3"/>
    <w:rsid w:val="00732D7C"/>
    <w:rsid w:val="007336C3"/>
    <w:rsid w:val="007463B8"/>
    <w:rsid w:val="00754687"/>
    <w:rsid w:val="00761355"/>
    <w:rsid w:val="00772610"/>
    <w:rsid w:val="007900E5"/>
    <w:rsid w:val="007B6997"/>
    <w:rsid w:val="007C026F"/>
    <w:rsid w:val="007C2530"/>
    <w:rsid w:val="007E6B6D"/>
    <w:rsid w:val="007F24AC"/>
    <w:rsid w:val="0080125F"/>
    <w:rsid w:val="0080137B"/>
    <w:rsid w:val="00823365"/>
    <w:rsid w:val="00835090"/>
    <w:rsid w:val="00836A4D"/>
    <w:rsid w:val="0084423A"/>
    <w:rsid w:val="00846924"/>
    <w:rsid w:val="00870434"/>
    <w:rsid w:val="00872250"/>
    <w:rsid w:val="008854B2"/>
    <w:rsid w:val="00893F2E"/>
    <w:rsid w:val="008C2CC1"/>
    <w:rsid w:val="008D124C"/>
    <w:rsid w:val="008E5483"/>
    <w:rsid w:val="00905A4D"/>
    <w:rsid w:val="00922067"/>
    <w:rsid w:val="009223F0"/>
    <w:rsid w:val="0094604B"/>
    <w:rsid w:val="00947D83"/>
    <w:rsid w:val="009526A3"/>
    <w:rsid w:val="00964DB4"/>
    <w:rsid w:val="00970798"/>
    <w:rsid w:val="00970EDB"/>
    <w:rsid w:val="009A26C8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D6EC2"/>
    <w:rsid w:val="00AF5C26"/>
    <w:rsid w:val="00B0730A"/>
    <w:rsid w:val="00B11C8F"/>
    <w:rsid w:val="00B33A6C"/>
    <w:rsid w:val="00B84685"/>
    <w:rsid w:val="00B90C31"/>
    <w:rsid w:val="00BA20B6"/>
    <w:rsid w:val="00BA3336"/>
    <w:rsid w:val="00BA42EA"/>
    <w:rsid w:val="00BA77F9"/>
    <w:rsid w:val="00BC6D13"/>
    <w:rsid w:val="00BE1DDA"/>
    <w:rsid w:val="00BE3D8B"/>
    <w:rsid w:val="00C0124B"/>
    <w:rsid w:val="00C03E5C"/>
    <w:rsid w:val="00C11B1D"/>
    <w:rsid w:val="00C50E96"/>
    <w:rsid w:val="00C5353D"/>
    <w:rsid w:val="00C77841"/>
    <w:rsid w:val="00C821B1"/>
    <w:rsid w:val="00C86B86"/>
    <w:rsid w:val="00CD17C4"/>
    <w:rsid w:val="00CE4981"/>
    <w:rsid w:val="00CF0C2D"/>
    <w:rsid w:val="00CF5A4D"/>
    <w:rsid w:val="00CF7333"/>
    <w:rsid w:val="00D01C27"/>
    <w:rsid w:val="00D033A4"/>
    <w:rsid w:val="00D10447"/>
    <w:rsid w:val="00D21012"/>
    <w:rsid w:val="00D306B8"/>
    <w:rsid w:val="00D87B6D"/>
    <w:rsid w:val="00D93EF2"/>
    <w:rsid w:val="00DC385C"/>
    <w:rsid w:val="00DC4B60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16147"/>
    <w:rsid w:val="00E27D84"/>
    <w:rsid w:val="00E36EA7"/>
    <w:rsid w:val="00E533B7"/>
    <w:rsid w:val="00E555C8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C7B80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329</TotalTime>
  <Pages>4</Pages>
  <Words>1232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48</cp:revision>
  <dcterms:created xsi:type="dcterms:W3CDTF">2024-06-06T08:07:00Z</dcterms:created>
  <dcterms:modified xsi:type="dcterms:W3CDTF">2025-03-11T15:20:00Z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