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680C778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03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18D8A477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95655">
        <w:rPr>
          <w:rFonts w:ascii="Times New Roman" w:eastAsia="Times New Roman" w:hAnsi="Times New Roman"/>
          <w:b/>
          <w:sz w:val="24"/>
          <w:szCs w:val="24"/>
          <w:lang w:eastAsia="it-IT"/>
        </w:rPr>
        <w:t>1990,00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95655">
        <w:rPr>
          <w:rFonts w:ascii="Times New Roman" w:eastAsia="Times New Roman" w:hAnsi="Times New Roman"/>
          <w:b/>
          <w:sz w:val="24"/>
          <w:szCs w:val="24"/>
          <w:lang w:eastAsia="it-IT"/>
        </w:rPr>
        <w:t>una scheda per AMS</w:t>
      </w:r>
    </w:p>
    <w:p w14:paraId="254E3E56" w14:textId="50A9CEBD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E95655" w:rsidRPr="00E95655">
        <w:rPr>
          <w:rFonts w:ascii="Times New Roman" w:eastAsia="Times New Roman" w:hAnsi="Times New Roman"/>
          <w:b/>
          <w:sz w:val="24"/>
          <w:szCs w:val="24"/>
          <w:lang w:eastAsia="it-IT"/>
        </w:rPr>
        <w:t>B5FAE54D8B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6F09770" w14:textId="1BC1F74E" w:rsidR="001672EC" w:rsidRDefault="00BA42EA" w:rsidP="001672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1672EC"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di </w:t>
      </w:r>
      <w:proofErr w:type="spellStart"/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proofErr w:type="spellEnd"/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95655">
        <w:rPr>
          <w:rFonts w:ascii="Times New Roman" w:eastAsia="Times New Roman" w:hAnsi="Times New Roman"/>
          <w:b/>
          <w:sz w:val="24"/>
          <w:szCs w:val="24"/>
          <w:lang w:eastAsia="it-IT"/>
        </w:rPr>
        <w:t>una scheda al diodo laser per AMS</w:t>
      </w:r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1672EC"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</w:t>
      </w:r>
      <w:r w:rsidR="001672EC" w:rsidRPr="00806C60">
        <w:t xml:space="preserve"> </w:t>
      </w:r>
      <w:r w:rsidR="001672EC" w:rsidRP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RIASS-ECON-2023-SENSO-DANNA;</w:t>
      </w:r>
    </w:p>
    <w:p w14:paraId="30660D7B" w14:textId="76EE6E3D" w:rsidR="00625536" w:rsidRPr="00625536" w:rsidRDefault="00BD025B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0AD315A8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 stato interpellato per la fornitura in questione la ditta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c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haefer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attivo sul MEPA;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390C64EB" w14:textId="77777777" w:rsidR="00BD025B" w:rsidRPr="00B90C31" w:rsidRDefault="00BD025B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D1E7B4" w14:textId="0B9E597C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46F8FCC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5145881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c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haefer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1990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7EE22B1A" w14:textId="77777777" w:rsidR="00E95655" w:rsidRDefault="00E95655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4CC23B1" w14:textId="77777777" w:rsidR="00E95655" w:rsidRP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dell’articolo 49 del </w:t>
      </w:r>
      <w:proofErr w:type="spellStart"/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36/2023, è possibile derogare al principio</w:t>
      </w:r>
    </w:p>
    <w:p w14:paraId="72551B95" w14:textId="2610A2F4" w:rsidR="00E95655" w:rsidRP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di rotazione per gli affidamenti diretti di importo inferiore a euro 5.000,00 (iva esclusa); in casi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motivati con riferimento alla struttura del mercato e alla effettiva assenza di alternative, nonché di</w:t>
      </w:r>
    </w:p>
    <w:p w14:paraId="20EA226F" w14:textId="4724277A" w:rsid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ccurata esecuzione del precedente contratto;</w:t>
      </w:r>
    </w:p>
    <w:p w14:paraId="39962FD3" w14:textId="77777777" w:rsid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C0DCF00" w14:textId="77777777" w:rsidR="00E95655" w:rsidRPr="00E95655" w:rsidRDefault="00E95655" w:rsidP="00E9565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si è proceduto al reinvito al fornitore uscente in quanto, il precedente rapporto</w:t>
      </w:r>
    </w:p>
    <w:p w14:paraId="3DE024FF" w14:textId="4EBC8D85" w:rsidR="00E95655" w:rsidRPr="00E95655" w:rsidRDefault="00E95655" w:rsidP="00C82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contrattuale è stato svolto</w:t>
      </w:r>
      <w:r w:rsidR="00C8263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accuratamente</w:t>
      </w:r>
      <w:r w:rsidRP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rispettando i tempi stabiliti</w:t>
      </w:r>
      <w:r w:rsidR="00C8263F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4F177632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c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haefer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1990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71A5A82" w14:textId="34364963" w:rsidR="0069749A" w:rsidRDefault="00A2341D" w:rsidP="005B0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pregetto</w:t>
      </w:r>
      <w:proofErr w:type="spellEnd"/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 w:rsidRP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212F32E" w14:textId="77777777" w:rsidR="00BD025B" w:rsidRPr="00BD025B" w:rsidRDefault="00BD025B" w:rsidP="00BD025B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3EBA483" w14:textId="77777777" w:rsidR="00BD025B" w:rsidRPr="0069749A" w:rsidRDefault="00BD025B" w:rsidP="00BD025B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06EBC2D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30D182F9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70D7D" w14:textId="77777777" w:rsidR="005D0AD4" w:rsidRDefault="005D0AD4" w:rsidP="004D7924">
      <w:pPr>
        <w:spacing w:after="0" w:line="240" w:lineRule="auto"/>
      </w:pPr>
      <w:r>
        <w:separator/>
      </w:r>
    </w:p>
  </w:endnote>
  <w:endnote w:type="continuationSeparator" w:id="0">
    <w:p w14:paraId="6182391E" w14:textId="77777777" w:rsidR="005D0AD4" w:rsidRDefault="005D0AD4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BB57C" w14:textId="77777777" w:rsidR="005D0AD4" w:rsidRDefault="005D0AD4" w:rsidP="004D7924">
      <w:pPr>
        <w:spacing w:after="0" w:line="240" w:lineRule="auto"/>
      </w:pPr>
      <w:r>
        <w:separator/>
      </w:r>
    </w:p>
  </w:footnote>
  <w:footnote w:type="continuationSeparator" w:id="0">
    <w:p w14:paraId="3005F57F" w14:textId="77777777" w:rsidR="005D0AD4" w:rsidRDefault="005D0AD4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47240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22EE4"/>
    <w:rsid w:val="00131310"/>
    <w:rsid w:val="00132FC3"/>
    <w:rsid w:val="00133192"/>
    <w:rsid w:val="00151702"/>
    <w:rsid w:val="001672EC"/>
    <w:rsid w:val="00177945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464EA"/>
    <w:rsid w:val="00264F77"/>
    <w:rsid w:val="00285D31"/>
    <w:rsid w:val="002977FF"/>
    <w:rsid w:val="002D3745"/>
    <w:rsid w:val="002D3C97"/>
    <w:rsid w:val="002E2022"/>
    <w:rsid w:val="00315EA3"/>
    <w:rsid w:val="003327A3"/>
    <w:rsid w:val="00333103"/>
    <w:rsid w:val="003663CE"/>
    <w:rsid w:val="00374044"/>
    <w:rsid w:val="00380E93"/>
    <w:rsid w:val="00387A11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D0AD4"/>
    <w:rsid w:val="005E0765"/>
    <w:rsid w:val="005E091D"/>
    <w:rsid w:val="00612DF3"/>
    <w:rsid w:val="00625536"/>
    <w:rsid w:val="0063123E"/>
    <w:rsid w:val="00651617"/>
    <w:rsid w:val="0069749A"/>
    <w:rsid w:val="006D537E"/>
    <w:rsid w:val="006E59A0"/>
    <w:rsid w:val="007042F1"/>
    <w:rsid w:val="00710CE6"/>
    <w:rsid w:val="00732CB3"/>
    <w:rsid w:val="007336C3"/>
    <w:rsid w:val="00772610"/>
    <w:rsid w:val="007B600F"/>
    <w:rsid w:val="007C026F"/>
    <w:rsid w:val="007E6B6D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AF6C69"/>
    <w:rsid w:val="00B0730A"/>
    <w:rsid w:val="00B90C31"/>
    <w:rsid w:val="00BA20B6"/>
    <w:rsid w:val="00BA42EA"/>
    <w:rsid w:val="00BA77F9"/>
    <w:rsid w:val="00BD025B"/>
    <w:rsid w:val="00C0124B"/>
    <w:rsid w:val="00C11B1D"/>
    <w:rsid w:val="00C50E96"/>
    <w:rsid w:val="00C62FE6"/>
    <w:rsid w:val="00C77841"/>
    <w:rsid w:val="00C821B1"/>
    <w:rsid w:val="00C8263F"/>
    <w:rsid w:val="00CE4981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95655"/>
    <w:rsid w:val="00EB70A3"/>
    <w:rsid w:val="00ED7538"/>
    <w:rsid w:val="00EF1F9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172</TotalTime>
  <Pages>4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23</cp:revision>
  <dcterms:created xsi:type="dcterms:W3CDTF">2024-06-06T08:07:00Z</dcterms:created>
  <dcterms:modified xsi:type="dcterms:W3CDTF">2025-03-11T14:51:00Z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