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4825822D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N.9</w:t>
      </w:r>
      <w:r w:rsidR="00C50E96">
        <w:rPr>
          <w:rFonts w:ascii="Times New Roman" w:eastAsia="Times New Roman" w:hAnsi="Times New Roman"/>
          <w:b/>
          <w:sz w:val="24"/>
          <w:szCs w:val="24"/>
          <w:lang w:eastAsia="it-IT"/>
        </w:rPr>
        <w:t>9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C50E96">
        <w:rPr>
          <w:rFonts w:ascii="Times New Roman" w:eastAsia="Times New Roman" w:hAnsi="Times New Roman"/>
          <w:b/>
          <w:sz w:val="24"/>
          <w:szCs w:val="24"/>
          <w:lang w:eastAsia="it-IT"/>
        </w:rPr>
        <w:t>01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 w:rsidR="00C50E96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77777777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per un importo contrattuale pari a € </w:t>
      </w:r>
      <w:r w:rsidR="00C50E96"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422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,00 (IVA esclusa) per il servizio/fornitura di riparazione </w:t>
      </w:r>
      <w:r w:rsidR="00C50E96"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di un compressore</w:t>
      </w:r>
    </w:p>
    <w:p w14:paraId="254E3E56" w14:textId="1479FC9A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C.I.G.</w:t>
      </w:r>
      <w:r w:rsidR="00C50E96"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B2497CACEC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66225F7F" w14:textId="77777777" w:rsidR="00A2341D" w:rsidRDefault="00A2341D" w:rsidP="00A2341D">
      <w:pPr>
        <w:jc w:val="both"/>
        <w:rPr>
          <w:b/>
        </w:rPr>
      </w:pPr>
    </w:p>
    <w:p w14:paraId="4FB66C8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09418D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19FE22" w14:textId="3294B06B" w:rsidR="00A2341D" w:rsidRPr="00BA42EA" w:rsidRDefault="00BA42EA" w:rsidP="00BA42E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del Prof.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Grizzuti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N., con la quale chiedeva di acquistare il servizio di </w:t>
      </w:r>
      <w:r w:rsid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manutenzione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</w:t>
      </w:r>
      <w:r w:rsid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compressore</w:t>
      </w:r>
      <w:r w:rsidR="00F118B7" w:rsidRPr="00F118B7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118B7">
        <w:rPr>
          <w:rFonts w:ascii="Times New Roman" w:eastAsiaTheme="minorHAnsi" w:hAnsi="Times New Roman"/>
          <w:color w:val="000000"/>
          <w:sz w:val="24"/>
          <w:szCs w:val="24"/>
        </w:rPr>
        <w:t>Fini modello K-Max 7.5-10 IE3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strumento utilizzato per le attività di ricerca istituzionale;</w:t>
      </w:r>
    </w:p>
    <w:p w14:paraId="6D311E29" w14:textId="77777777" w:rsidR="00BA42EA" w:rsidRPr="00BA42EA" w:rsidRDefault="00BA42EA" w:rsidP="00BA42E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all’attività di </w:t>
      </w:r>
      <w:r w:rsid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ricerca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0FAF8B74" w14:textId="77777777" w:rsidR="00F118B7" w:rsidRDefault="00F118B7" w:rsidP="00F118B7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a seguito di indagine di mercato informale, è stata individuata la ditta EM Service </w:t>
      </w:r>
      <w:proofErr w:type="spellStart"/>
      <w:r>
        <w:rPr>
          <w:rFonts w:ascii="TimesNewRomanPSMT" w:hAnsi="TimesNewRomanPSMT"/>
        </w:rPr>
        <w:t>srl</w:t>
      </w:r>
      <w:proofErr w:type="spellEnd"/>
      <w:r>
        <w:rPr>
          <w:rFonts w:ascii="TimesNewRomanPSMT" w:hAnsi="TimesNewRomanPSMT"/>
        </w:rPr>
        <w:t xml:space="preserve">, centro di assistenza in Campania per i compressori Fini; </w:t>
      </w:r>
    </w:p>
    <w:p w14:paraId="5C85AC11" w14:textId="77777777" w:rsidR="00F118B7" w:rsidRDefault="00F118B7" w:rsidP="00F118B7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è stato interpellato l’operatore economico uscente EM Service, competente e affidabile nei servizi in oggetto, centro di assistenza in Campania per i compressori Fini e quindi in grado di provvedere alla manutenzione dello stesso in tempi brevi; </w:t>
      </w:r>
    </w:p>
    <w:p w14:paraId="0F26FA98" w14:textId="77777777" w:rsidR="00F118B7" w:rsidRDefault="00F118B7" w:rsidP="00F118B7">
      <w:pPr>
        <w:pStyle w:val="NormaleWeb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il fornitore suddetto ha sempre svolto il servizio a regola d’arte; </w:t>
      </w:r>
    </w:p>
    <w:p w14:paraId="2288D40D" w14:textId="776F51C9" w:rsidR="00F118B7" w:rsidRDefault="00F118B7" w:rsidP="00F118B7">
      <w:pPr>
        <w:pStyle w:val="NormaleWeb"/>
      </w:pPr>
      <w:r>
        <w:rPr>
          <w:rFonts w:ascii="TimesNewRomanPS" w:hAnsi="TimesNewRomanPS"/>
          <w:b/>
          <w:bCs/>
        </w:rPr>
        <w:t xml:space="preserve">VISTO </w:t>
      </w:r>
      <w:r>
        <w:rPr>
          <w:rFonts w:ascii="TimesNewRomanPSMT" w:hAnsi="TimesNewRomanPSMT"/>
        </w:rPr>
        <w:t>il preventivo di spesa pari a € 422,00 oltre iva come per legge, presentato dalla ditta</w:t>
      </w:r>
      <w:r>
        <w:rPr>
          <w:rFonts w:ascii="TimesNewRomanPSMT" w:hAnsi="TimesNewRomanPSMT"/>
        </w:rPr>
        <w:t xml:space="preserve"> suddetta;</w:t>
      </w:r>
      <w:r>
        <w:rPr>
          <w:rFonts w:ascii="TimesNewRomanPSMT" w:hAnsi="TimesNewRomanPSMT"/>
        </w:rPr>
        <w:t xml:space="preserve"> </w:t>
      </w:r>
    </w:p>
    <w:p w14:paraId="4A9015F5" w14:textId="77777777" w:rsidR="00F118B7" w:rsidRDefault="00F118B7" w:rsidP="00F118B7">
      <w:pPr>
        <w:pStyle w:val="NormaleWeb"/>
      </w:pPr>
    </w:p>
    <w:p w14:paraId="049E3D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</w:t>
      </w:r>
    </w:p>
    <w:p w14:paraId="7A9C76D3" w14:textId="77777777" w:rsidR="00F118B7" w:rsidRDefault="00F118B7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1C181CA" w14:textId="77777777" w:rsid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6946F7DE" w14:textId="77777777" w:rsidR="00F118B7" w:rsidRP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993893" w14:textId="77777777" w:rsid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A27F96B" w14:textId="77777777" w:rsidR="00F118B7" w:rsidRP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4A32D12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2980B5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6B9B2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16FB72F8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r w:rsid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EM Service </w:t>
      </w:r>
      <w:proofErr w:type="spellStart"/>
      <w:r w:rsid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Ordine Diretto extra MEPA, il servizio/fornitura in oggetto per un importo di €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4</w:t>
      </w:r>
      <w:r w:rsid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22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,00 iva esclusa;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5426000" w14:textId="1E6D08A7" w:rsidR="00A2341D" w:rsidRDefault="00A2341D" w:rsidP="00C97E8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F118B7" w:rsidRPr="00F118B7">
        <w:t xml:space="preserve"> </w:t>
      </w:r>
      <w:r w:rsidR="00F118B7"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DPI-2022-GoLBraPol-GRIZZUTI</w:t>
      </w:r>
      <w:r w:rsid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6B4DDDF7" w14:textId="77777777" w:rsidR="00F118B7" w:rsidRP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46A776C4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attribuire le funzioni di Responsabile della verifica di regolarità della fornitura al Prof. </w:t>
      </w:r>
      <w:proofErr w:type="spellStart"/>
      <w:r w:rsid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Grizzuti</w:t>
      </w:r>
      <w:proofErr w:type="spellEnd"/>
      <w:r w:rsid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provvedere alla pubblicazione sul sito internet dell’Università degli Studi di Napoli Federico II sezione “Amministrazione Trasparente” – “Bandi di gara e contratti”. in ossequio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2D26E" w14:textId="77777777" w:rsidR="00E533B7" w:rsidRDefault="00E533B7" w:rsidP="004D7924">
      <w:pPr>
        <w:spacing w:after="0" w:line="240" w:lineRule="auto"/>
      </w:pPr>
      <w:r>
        <w:separator/>
      </w:r>
    </w:p>
  </w:endnote>
  <w:endnote w:type="continuationSeparator" w:id="0">
    <w:p w14:paraId="5A4998BA" w14:textId="77777777" w:rsidR="00E533B7" w:rsidRDefault="00E533B7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965B1" w14:textId="77777777" w:rsidR="00E533B7" w:rsidRDefault="00E533B7" w:rsidP="004D7924">
      <w:pPr>
        <w:spacing w:after="0" w:line="240" w:lineRule="auto"/>
      </w:pPr>
      <w:r>
        <w:separator/>
      </w:r>
    </w:p>
  </w:footnote>
  <w:footnote w:type="continuationSeparator" w:id="0">
    <w:p w14:paraId="1F03360F" w14:textId="77777777" w:rsidR="00E533B7" w:rsidRDefault="00E533B7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87FEA"/>
    <w:rsid w:val="000A3AFF"/>
    <w:rsid w:val="000D4E84"/>
    <w:rsid w:val="000F2B24"/>
    <w:rsid w:val="000F3C14"/>
    <w:rsid w:val="000F5F97"/>
    <w:rsid w:val="00131310"/>
    <w:rsid w:val="00133192"/>
    <w:rsid w:val="00151702"/>
    <w:rsid w:val="00183883"/>
    <w:rsid w:val="0018703A"/>
    <w:rsid w:val="002362DE"/>
    <w:rsid w:val="00236EA9"/>
    <w:rsid w:val="00264F77"/>
    <w:rsid w:val="00285D31"/>
    <w:rsid w:val="002D3745"/>
    <w:rsid w:val="002E2022"/>
    <w:rsid w:val="003327A3"/>
    <w:rsid w:val="00433C5A"/>
    <w:rsid w:val="00440F0F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8241E"/>
    <w:rsid w:val="005839FF"/>
    <w:rsid w:val="005B5676"/>
    <w:rsid w:val="005C02BC"/>
    <w:rsid w:val="005E0765"/>
    <w:rsid w:val="00612DF3"/>
    <w:rsid w:val="0063123E"/>
    <w:rsid w:val="00651617"/>
    <w:rsid w:val="00710CE6"/>
    <w:rsid w:val="007336C3"/>
    <w:rsid w:val="007C026F"/>
    <w:rsid w:val="007E6B6D"/>
    <w:rsid w:val="0080137B"/>
    <w:rsid w:val="00836A4D"/>
    <w:rsid w:val="00846924"/>
    <w:rsid w:val="008E5483"/>
    <w:rsid w:val="00922067"/>
    <w:rsid w:val="009223F0"/>
    <w:rsid w:val="0094604B"/>
    <w:rsid w:val="00970798"/>
    <w:rsid w:val="009C1B44"/>
    <w:rsid w:val="00A2341D"/>
    <w:rsid w:val="00A42C35"/>
    <w:rsid w:val="00A43633"/>
    <w:rsid w:val="00A569D4"/>
    <w:rsid w:val="00A8028B"/>
    <w:rsid w:val="00B0730A"/>
    <w:rsid w:val="00BA42EA"/>
    <w:rsid w:val="00BA77F9"/>
    <w:rsid w:val="00C11B1D"/>
    <w:rsid w:val="00C50E96"/>
    <w:rsid w:val="00C77841"/>
    <w:rsid w:val="00C821B1"/>
    <w:rsid w:val="00CE4981"/>
    <w:rsid w:val="00D01C27"/>
    <w:rsid w:val="00D033A4"/>
    <w:rsid w:val="00D87B6D"/>
    <w:rsid w:val="00DC385C"/>
    <w:rsid w:val="00DC5053"/>
    <w:rsid w:val="00DD167A"/>
    <w:rsid w:val="00DE7E1B"/>
    <w:rsid w:val="00DF0D37"/>
    <w:rsid w:val="00DF36A1"/>
    <w:rsid w:val="00E0432C"/>
    <w:rsid w:val="00E14E21"/>
    <w:rsid w:val="00E14F7D"/>
    <w:rsid w:val="00E27D84"/>
    <w:rsid w:val="00E36EA7"/>
    <w:rsid w:val="00E533B7"/>
    <w:rsid w:val="00E91463"/>
    <w:rsid w:val="00EB70A3"/>
    <w:rsid w:val="00F118B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20</TotalTime>
  <Pages>4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6</cp:revision>
  <dcterms:created xsi:type="dcterms:W3CDTF">2024-06-06T08:07:00Z</dcterms:created>
  <dcterms:modified xsi:type="dcterms:W3CDTF">2024-07-01T09:03:00Z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