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102BD40C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N.9</w:t>
      </w:r>
      <w:r w:rsidR="00BA42EA">
        <w:rPr>
          <w:rFonts w:ascii="Times New Roman" w:eastAsia="Times New Roman" w:hAnsi="Times New Roman"/>
          <w:b/>
          <w:sz w:val="24"/>
          <w:szCs w:val="24"/>
          <w:lang w:eastAsia="it-IT"/>
        </w:rPr>
        <w:t>8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5D4627">
        <w:rPr>
          <w:rFonts w:ascii="Times New Roman" w:eastAsia="Times New Roman" w:hAnsi="Times New Roman"/>
          <w:b/>
          <w:sz w:val="24"/>
          <w:szCs w:val="24"/>
          <w:lang w:eastAsia="it-IT"/>
        </w:rPr>
        <w:t>01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/0</w:t>
      </w:r>
      <w:r w:rsidR="005D462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9E32A41" w14:textId="2CC8F977" w:rsidR="00BA42EA" w:rsidRPr="003A7E37" w:rsidRDefault="00BA42EA" w:rsidP="003A7E3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ordine diretto extra </w:t>
      </w:r>
      <w:proofErr w:type="spellStart"/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per un importo contrattuale pari a € </w:t>
      </w:r>
      <w:r w:rsidR="005D4627"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>4340</w:t>
      </w:r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,00 (IVA esclusa) per il servizio/fornitura di riparazione </w:t>
      </w:r>
      <w:r w:rsidR="005D4627"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>uno strumento da laboratorio</w:t>
      </w:r>
    </w:p>
    <w:p w14:paraId="254E3E56" w14:textId="691A3C1F" w:rsidR="00BA42EA" w:rsidRPr="003A7E37" w:rsidRDefault="00BA42EA" w:rsidP="003A7E3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C.I.G. </w:t>
      </w:r>
      <w:r w:rsidR="005D4627" w:rsidRPr="003A7E37">
        <w:rPr>
          <w:rFonts w:ascii="Times New Roman" w:eastAsia="Times New Roman" w:hAnsi="Times New Roman"/>
          <w:b/>
          <w:sz w:val="24"/>
          <w:szCs w:val="24"/>
          <w:lang w:eastAsia="it-IT"/>
        </w:rPr>
        <w:t>B2497FC631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66225F7F" w14:textId="77777777" w:rsidR="00A2341D" w:rsidRDefault="00A2341D" w:rsidP="00A2341D">
      <w:pPr>
        <w:jc w:val="both"/>
        <w:rPr>
          <w:b/>
        </w:rPr>
      </w:pPr>
    </w:p>
    <w:p w14:paraId="4FB66C8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09418D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19FE22" w14:textId="7C727898" w:rsidR="00A2341D" w:rsidRPr="00BA42EA" w:rsidRDefault="00BA42EA" w:rsidP="00BA42E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del Prof.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N., con la quale chiedeva di acquistare il servizio di riparazione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reometro Ares, strumento utilizzato per le attività di ricerca istituzionale;</w:t>
      </w:r>
    </w:p>
    <w:p w14:paraId="6D311E29" w14:textId="77777777" w:rsidR="00BA42EA" w:rsidRPr="00BA42EA" w:rsidRDefault="00BA42EA" w:rsidP="00BA42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all’attività di 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ricerca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7E30C0CA" w14:textId="0D541358" w:rsidR="00BA42EA" w:rsidRPr="00BA42EA" w:rsidRDefault="00BA42EA" w:rsidP="00B0730A">
      <w:pPr>
        <w:pStyle w:val="NormaleWeb"/>
        <w:jc w:val="both"/>
        <w:rPr>
          <w:rFonts w:ascii="TimesNewRomanPS" w:hAnsi="TimesNewRomanPS"/>
        </w:rPr>
      </w:pPr>
      <w:r w:rsidRPr="003347CF">
        <w:rPr>
          <w:rFonts w:ascii="TimesNewRomanPS" w:hAnsi="TimesNewRomanPS"/>
          <w:b/>
          <w:bCs/>
        </w:rPr>
        <w:t xml:space="preserve">VISTO </w:t>
      </w:r>
      <w:r w:rsidRPr="003347CF">
        <w:rPr>
          <w:rFonts w:ascii="TimesNewRomanPS" w:hAnsi="TimesNewRomanPS"/>
        </w:rPr>
        <w:t>il preventivo di spesa n.</w:t>
      </w:r>
      <w:r w:rsidRPr="00BA42EA">
        <w:rPr>
          <w:rFonts w:ascii="ArialBlack" w:hAnsi="ArialBlack"/>
          <w:sz w:val="32"/>
          <w:szCs w:val="32"/>
        </w:rPr>
        <w:t xml:space="preserve"> </w:t>
      </w:r>
      <w:r w:rsidRPr="00BA42EA">
        <w:rPr>
          <w:rFonts w:ascii="TimesNewRomanPS" w:hAnsi="TimesNewRomanPS"/>
        </w:rPr>
        <w:t xml:space="preserve">CE2024058 </w:t>
      </w:r>
      <w:r w:rsidRPr="003347CF">
        <w:rPr>
          <w:rFonts w:ascii="TimesNewRomanPS" w:hAnsi="TimesNewRomanPS"/>
        </w:rPr>
        <w:t xml:space="preserve">del </w:t>
      </w:r>
      <w:r>
        <w:rPr>
          <w:rFonts w:ascii="TimesNewRomanPS" w:hAnsi="TimesNewRomanPS"/>
        </w:rPr>
        <w:t>1</w:t>
      </w:r>
      <w:r w:rsidR="00B0730A">
        <w:rPr>
          <w:rFonts w:ascii="TimesNewRomanPS" w:hAnsi="TimesNewRomanPS"/>
        </w:rPr>
        <w:t>6</w:t>
      </w:r>
      <w:r w:rsidRPr="003347CF">
        <w:rPr>
          <w:rFonts w:ascii="TimesNewRomanPS" w:hAnsi="TimesNewRomanPS"/>
        </w:rPr>
        <w:t>/0</w:t>
      </w:r>
      <w:r w:rsidR="00B0730A">
        <w:rPr>
          <w:rFonts w:ascii="TimesNewRomanPS" w:hAnsi="TimesNewRomanPS"/>
        </w:rPr>
        <w:t>5</w:t>
      </w:r>
      <w:r w:rsidRPr="003347CF">
        <w:rPr>
          <w:rFonts w:ascii="TimesNewRomanPS" w:hAnsi="TimesNewRomanPS"/>
        </w:rPr>
        <w:t>/202</w:t>
      </w:r>
      <w:r w:rsidR="00B0730A">
        <w:rPr>
          <w:rFonts w:ascii="TimesNewRomanPS" w:hAnsi="TimesNewRomanPS"/>
        </w:rPr>
        <w:t>4</w:t>
      </w:r>
      <w:r w:rsidRPr="003347CF">
        <w:rPr>
          <w:rFonts w:ascii="TimesNewRomanPS" w:hAnsi="TimesNewRomanPS"/>
        </w:rPr>
        <w:t>, dell’importo complessivo di €</w:t>
      </w:r>
      <w:r>
        <w:rPr>
          <w:rFonts w:ascii="TimesNewRomanPS" w:hAnsi="TimesNewRomanPS"/>
        </w:rPr>
        <w:t xml:space="preserve"> </w:t>
      </w:r>
      <w:r w:rsidR="00B0730A">
        <w:rPr>
          <w:rFonts w:ascii="TimesNewRomanPS" w:hAnsi="TimesNewRomanPS"/>
        </w:rPr>
        <w:t>4340</w:t>
      </w:r>
      <w:r>
        <w:rPr>
          <w:rFonts w:ascii="TimesNewRomanPS" w:hAnsi="TimesNewRomanPS"/>
        </w:rPr>
        <w:t xml:space="preserve">,00 </w:t>
      </w:r>
      <w:r w:rsidRPr="003347CF">
        <w:rPr>
          <w:rFonts w:ascii="TimesNewRomanPS" w:hAnsi="TimesNewRomanPS"/>
        </w:rPr>
        <w:t xml:space="preserve">(IVA escl.), presentato dalla ditta </w:t>
      </w:r>
      <w:proofErr w:type="spellStart"/>
      <w:r>
        <w:rPr>
          <w:rFonts w:ascii="TimesNewRomanPS" w:hAnsi="TimesNewRomanPS"/>
        </w:rPr>
        <w:t>Rheo</w:t>
      </w:r>
      <w:proofErr w:type="spellEnd"/>
      <w:r>
        <w:rPr>
          <w:rFonts w:ascii="TimesNewRomanPS" w:hAnsi="TimesNewRomanPS"/>
        </w:rPr>
        <w:t xml:space="preserve"> Service </w:t>
      </w:r>
      <w:proofErr w:type="spellStart"/>
      <w:r>
        <w:rPr>
          <w:rFonts w:ascii="TimesNewRomanPS" w:hAnsi="TimesNewRomanPS"/>
        </w:rPr>
        <w:t>Gmb</w:t>
      </w:r>
      <w:proofErr w:type="spellEnd"/>
      <w:r w:rsidRPr="003347CF">
        <w:rPr>
          <w:rFonts w:ascii="TimesNewRomanPS" w:hAnsi="TimesNewRomanPS"/>
        </w:rPr>
        <w:t>, interpellata in quanto fornitore</w:t>
      </w:r>
      <w:r>
        <w:rPr>
          <w:rFonts w:ascii="TimesNewRomanPS" w:hAnsi="TimesNewRomanPS"/>
        </w:rPr>
        <w:t xml:space="preserve"> unico</w:t>
      </w:r>
      <w:r w:rsidRPr="003347CF">
        <w:rPr>
          <w:rFonts w:ascii="TimesNewRomanPS" w:hAnsi="TimesNewRomanPS"/>
        </w:rPr>
        <w:t xml:space="preserve"> </w:t>
      </w:r>
      <w:r>
        <w:rPr>
          <w:rFonts w:ascii="TimesNewRomanPS" w:hAnsi="TimesNewRomanPS"/>
        </w:rPr>
        <w:t>in grado di garantire elevati</w:t>
      </w:r>
      <w:r w:rsidRPr="003A108D">
        <w:rPr>
          <w:rFonts w:ascii="TimesNewRomanPSMT" w:hAnsi="TimesNewRomanPSMT"/>
        </w:rPr>
        <w:t xml:space="preserve"> standard di </w:t>
      </w:r>
      <w:proofErr w:type="spellStart"/>
      <w:r w:rsidRPr="003A108D">
        <w:rPr>
          <w:rFonts w:ascii="TimesNewRomanPSMT" w:hAnsi="TimesNewRomanPSMT"/>
        </w:rPr>
        <w:t>qualita</w:t>
      </w:r>
      <w:proofErr w:type="spellEnd"/>
      <w:r w:rsidRPr="003A108D">
        <w:rPr>
          <w:rFonts w:ascii="TimesNewRomanPSMT" w:hAnsi="TimesNewRomanPSMT"/>
        </w:rPr>
        <w:t xml:space="preserve">̀ di riparazione ed assistenza per tali tipi di strumenti. </w:t>
      </w:r>
    </w:p>
    <w:p w14:paraId="049E3D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</w:t>
      </w:r>
    </w:p>
    <w:p w14:paraId="245F380C" w14:textId="77777777" w:rsidR="00952E45" w:rsidRDefault="00952E45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3D9352C" w14:textId="77777777" w:rsidR="00952E45" w:rsidRDefault="00952E45" w:rsidP="00952E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>operativita</w:t>
      </w:r>
      <w:proofErr w:type="spellEnd"/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ED99CA5" w14:textId="77777777" w:rsidR="00952E45" w:rsidRPr="00F118B7" w:rsidRDefault="00952E45" w:rsidP="00952E4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B7B2BC8" w14:textId="77777777" w:rsidR="00952E45" w:rsidRPr="00A2341D" w:rsidRDefault="00952E45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445C8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A32D12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2980B5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6B9B2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3749D7B1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Rheo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Service Gmbh, tramite Ordine Diretto extra MEPA, il servizio/fornitura in oggetto per un importo di €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4340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,00 iva esclusa;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E38A9DC" w14:textId="612C92A9" w:rsidR="00BA42EA" w:rsidRPr="00BA42EA" w:rsidRDefault="00A2341D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 </w:t>
      </w:r>
      <w:r w:rsidR="00BA42EA"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PR-2022-PERFETTI-VAN-MELLE-GRIZZUTI</w:t>
      </w:r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5426000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46A776C4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al Prof. </w:t>
      </w:r>
      <w:proofErr w:type="spellStart"/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Grizzuti</w:t>
      </w:r>
      <w:proofErr w:type="spellEnd"/>
      <w:r w:rsid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386C4" w14:textId="77777777" w:rsidR="002838F8" w:rsidRDefault="002838F8" w:rsidP="004D7924">
      <w:pPr>
        <w:spacing w:after="0" w:line="240" w:lineRule="auto"/>
      </w:pPr>
      <w:r>
        <w:separator/>
      </w:r>
    </w:p>
  </w:endnote>
  <w:endnote w:type="continuationSeparator" w:id="0">
    <w:p w14:paraId="499E5546" w14:textId="77777777" w:rsidR="002838F8" w:rsidRDefault="002838F8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Black">
    <w:altName w:val="Arial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99540" w14:textId="77777777" w:rsidR="002838F8" w:rsidRDefault="002838F8" w:rsidP="004D7924">
      <w:pPr>
        <w:spacing w:after="0" w:line="240" w:lineRule="auto"/>
      </w:pPr>
      <w:r>
        <w:separator/>
      </w:r>
    </w:p>
  </w:footnote>
  <w:footnote w:type="continuationSeparator" w:id="0">
    <w:p w14:paraId="579FE877" w14:textId="77777777" w:rsidR="002838F8" w:rsidRDefault="002838F8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87FEA"/>
    <w:rsid w:val="000A3AFF"/>
    <w:rsid w:val="000C7F84"/>
    <w:rsid w:val="000F2B24"/>
    <w:rsid w:val="000F3C14"/>
    <w:rsid w:val="000F5F97"/>
    <w:rsid w:val="00131310"/>
    <w:rsid w:val="00133192"/>
    <w:rsid w:val="00151702"/>
    <w:rsid w:val="00183883"/>
    <w:rsid w:val="0018703A"/>
    <w:rsid w:val="002362DE"/>
    <w:rsid w:val="00236EA9"/>
    <w:rsid w:val="00264F77"/>
    <w:rsid w:val="002838F8"/>
    <w:rsid w:val="00285D31"/>
    <w:rsid w:val="002D3745"/>
    <w:rsid w:val="002E2022"/>
    <w:rsid w:val="003327A3"/>
    <w:rsid w:val="003A7E37"/>
    <w:rsid w:val="00433C5A"/>
    <w:rsid w:val="00440F0F"/>
    <w:rsid w:val="004568F1"/>
    <w:rsid w:val="00476CAC"/>
    <w:rsid w:val="00493FA2"/>
    <w:rsid w:val="004A4464"/>
    <w:rsid w:val="004A5CE2"/>
    <w:rsid w:val="004D7924"/>
    <w:rsid w:val="00504096"/>
    <w:rsid w:val="00523B10"/>
    <w:rsid w:val="00545531"/>
    <w:rsid w:val="00557423"/>
    <w:rsid w:val="0058241E"/>
    <w:rsid w:val="005839FF"/>
    <w:rsid w:val="005B5676"/>
    <w:rsid w:val="005C02BC"/>
    <w:rsid w:val="005D4627"/>
    <w:rsid w:val="005E0765"/>
    <w:rsid w:val="00612DF3"/>
    <w:rsid w:val="0063123E"/>
    <w:rsid w:val="00651617"/>
    <w:rsid w:val="00710CE6"/>
    <w:rsid w:val="007336C3"/>
    <w:rsid w:val="007C026F"/>
    <w:rsid w:val="0080137B"/>
    <w:rsid w:val="00836A4D"/>
    <w:rsid w:val="00846924"/>
    <w:rsid w:val="008E5483"/>
    <w:rsid w:val="00922067"/>
    <w:rsid w:val="009223F0"/>
    <w:rsid w:val="0094604B"/>
    <w:rsid w:val="00952E45"/>
    <w:rsid w:val="00970798"/>
    <w:rsid w:val="009C1B44"/>
    <w:rsid w:val="00A2341D"/>
    <w:rsid w:val="00A42C35"/>
    <w:rsid w:val="00A43633"/>
    <w:rsid w:val="00A569D4"/>
    <w:rsid w:val="00A8028B"/>
    <w:rsid w:val="00B0730A"/>
    <w:rsid w:val="00BA42EA"/>
    <w:rsid w:val="00BA77F9"/>
    <w:rsid w:val="00C11B1D"/>
    <w:rsid w:val="00C5352E"/>
    <w:rsid w:val="00C64BF6"/>
    <w:rsid w:val="00C77841"/>
    <w:rsid w:val="00C821B1"/>
    <w:rsid w:val="00CE4981"/>
    <w:rsid w:val="00D033A4"/>
    <w:rsid w:val="00D87B6D"/>
    <w:rsid w:val="00DC385C"/>
    <w:rsid w:val="00DC5053"/>
    <w:rsid w:val="00DD167A"/>
    <w:rsid w:val="00DE7E1B"/>
    <w:rsid w:val="00DF0D37"/>
    <w:rsid w:val="00DF36A1"/>
    <w:rsid w:val="00DF6DAE"/>
    <w:rsid w:val="00E0432C"/>
    <w:rsid w:val="00E14E21"/>
    <w:rsid w:val="00E14F7D"/>
    <w:rsid w:val="00E27D84"/>
    <w:rsid w:val="00E36EA7"/>
    <w:rsid w:val="00E91463"/>
    <w:rsid w:val="00EB70A3"/>
    <w:rsid w:val="00F32B3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17</TotalTime>
  <Pages>3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7</cp:revision>
  <dcterms:created xsi:type="dcterms:W3CDTF">2024-06-06T08:07:00Z</dcterms:created>
  <dcterms:modified xsi:type="dcterms:W3CDTF">2024-07-01T09:30:00Z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