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6B7BC9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N.9</w:t>
      </w:r>
      <w:r w:rsidR="004F3B49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/TM DEL 2</w:t>
      </w:r>
      <w:r w:rsidR="004F3B49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/06/2024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4FB3AB3" w14:textId="371BF72D" w:rsidR="00A2341D" w:rsidRPr="00A2341D" w:rsidRDefault="00A2341D" w:rsidP="00CA725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trattativa diretta sul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4F3B49">
        <w:rPr>
          <w:rFonts w:ascii="Times New Roman" w:eastAsia="Times New Roman" w:hAnsi="Times New Roman"/>
          <w:b/>
          <w:sz w:val="24"/>
          <w:szCs w:val="24"/>
          <w:lang w:eastAsia="it-IT"/>
        </w:rPr>
        <w:t>10056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4F3B49">
        <w:rPr>
          <w:rFonts w:ascii="Times New Roman" w:eastAsia="Times New Roman" w:hAnsi="Times New Roman"/>
          <w:b/>
          <w:sz w:val="24"/>
          <w:szCs w:val="24"/>
          <w:lang w:eastAsia="it-IT"/>
        </w:rPr>
        <w:t>75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</w:t>
      </w:r>
      <w:r w:rsidR="000948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4F3B49">
        <w:rPr>
          <w:rFonts w:ascii="Times New Roman" w:eastAsia="Times New Roman" w:hAnsi="Times New Roman"/>
          <w:b/>
          <w:sz w:val="24"/>
          <w:szCs w:val="24"/>
          <w:lang w:eastAsia="it-IT"/>
        </w:rPr>
        <w:t>macchinario da laboratorio</w:t>
      </w:r>
    </w:p>
    <w:p w14:paraId="5F8480CB" w14:textId="5A41FB64" w:rsidR="00A2341D" w:rsidRPr="00A2341D" w:rsidRDefault="00A2341D" w:rsidP="00A234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B22A1EC588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7556D03C" w14:textId="77777777" w:rsidR="000948B9" w:rsidRDefault="000948B9" w:rsidP="00A2341D">
      <w:pPr>
        <w:spacing w:after="0" w:line="240" w:lineRule="auto"/>
        <w:jc w:val="both"/>
        <w:rPr>
          <w:b/>
        </w:rPr>
      </w:pPr>
    </w:p>
    <w:p w14:paraId="4FB66C8B" w14:textId="0383E0E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per l'acquisto di beni e servizi funzionalmente destinati alle 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 ricerca, trasferimento tecnologico e terza missione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̀, inerenti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all'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didattica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0B9DB9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2AE28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Diretta; 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D780888" w14:textId="108E6C5C" w:rsidR="000948B9" w:rsidRPr="000948B9" w:rsidRDefault="00A2341D" w:rsidP="000948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VIST</w:t>
      </w:r>
      <w:r w:rsidR="000948B9"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 Prof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di </w:t>
      </w:r>
      <w:r w:rsidR="004F3B49">
        <w:rPr>
          <w:rFonts w:ascii="Times New Roman" w:eastAsia="Times New Roman" w:hAnsi="Times New Roman"/>
          <w:b/>
          <w:sz w:val="24"/>
          <w:szCs w:val="24"/>
          <w:lang w:eastAsia="it-IT"/>
        </w:rPr>
        <w:t>un macchinario da laboratorio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948B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in </w:t>
      </w:r>
      <w:proofErr w:type="gramStart"/>
      <w:r w:rsidR="000948B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particolare </w:t>
      </w:r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proofErr w:type="gramEnd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un analizzatore</w:t>
      </w:r>
      <w:r w:rsidR="004F3B49" w:rsidRPr="004F3B49">
        <w:rPr>
          <w:b/>
        </w:rPr>
        <w:t xml:space="preserve"> </w:t>
      </w:r>
      <w:proofErr w:type="spellStart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Extorr</w:t>
      </w:r>
      <w:proofErr w:type="spellEnd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300 AMU </w:t>
      </w:r>
      <w:proofErr w:type="spellStart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Residual</w:t>
      </w:r>
      <w:proofErr w:type="spellEnd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Gas Analyzer with </w:t>
      </w:r>
      <w:proofErr w:type="spellStart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both</w:t>
      </w:r>
      <w:proofErr w:type="spellEnd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Electron </w:t>
      </w:r>
      <w:proofErr w:type="spellStart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Multiplier</w:t>
      </w:r>
      <w:proofErr w:type="spellEnd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and Faraday </w:t>
      </w:r>
      <w:proofErr w:type="spellStart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cup</w:t>
      </w:r>
      <w:proofErr w:type="spellEnd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>Including</w:t>
      </w:r>
      <w:proofErr w:type="spellEnd"/>
      <w:r w:rsidR="004F3B49" w:rsidRPr="004F3B4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Vacuum Plus Software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>, per le esigenze relative alle attività di ricerca da condurre nell’ambito del progetto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4F3B49"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319FE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7200C9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6FE6F8F" w14:textId="77777777" w:rsidR="000948B9" w:rsidRPr="00DD3F63" w:rsidRDefault="000948B9" w:rsidP="007F683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DD3F63">
        <w:rPr>
          <w:rFonts w:ascii="Times New Roman" w:eastAsia="Times New Roman" w:hAnsi="Times New Roman"/>
          <w:b/>
          <w:sz w:val="24"/>
          <w:szCs w:val="24"/>
          <w:lang w:eastAsia="it-IT"/>
        </w:rPr>
        <w:t>all’attività di ricerca;</w:t>
      </w:r>
    </w:p>
    <w:p w14:paraId="625B5DF2" w14:textId="77777777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DDF5AB4" w14:textId="0B57B661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informale,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mediante l’acquisizione di tre </w:t>
      </w:r>
      <w:proofErr w:type="gramStart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preventivi,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è</w:t>
      </w:r>
      <w:proofErr w:type="gramEnd"/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stato individuato l’operatore </w:t>
      </w:r>
      <w:proofErr w:type="spellStart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Shaefer</w:t>
      </w:r>
      <w:proofErr w:type="spellEnd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attiv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 MEPA nella categoria di riferimento;</w:t>
      </w:r>
    </w:p>
    <w:p w14:paraId="0CAB55BE" w14:textId="77777777" w:rsidR="000948B9" w:rsidRDefault="000948B9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463512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</w:t>
      </w:r>
    </w:p>
    <w:p w14:paraId="312C46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A396A3" w14:textId="32385802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n.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4454436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Shaefer</w:t>
      </w:r>
      <w:proofErr w:type="spellEnd"/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un totale complessivo di €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10056,75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oltre iva come per legge; </w:t>
      </w:r>
    </w:p>
    <w:p w14:paraId="40D69EF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B55F244" w14:textId="77777777" w:rsidR="00DD3F63" w:rsidRDefault="00DD3F63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C357AC7" w14:textId="77777777" w:rsidR="00DD3F63" w:rsidRDefault="00DD3F63" w:rsidP="00DD3F6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7A445C8D" w14:textId="600EEBC7" w:rsidR="00A2341D" w:rsidRDefault="00DD3F63" w:rsidP="00DD3F63">
      <w:pPr>
        <w:pStyle w:val="NormaleWeb"/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</w:t>
      </w:r>
      <w:r>
        <w:rPr>
          <w:bCs/>
        </w:rPr>
        <w:t xml:space="preserve"> </w:t>
      </w:r>
      <w:r w:rsidRPr="004846E5">
        <w:rPr>
          <w:bCs/>
        </w:rPr>
        <w:t xml:space="preserve">che questa Amministrazione ha provveduto a verificare il DURC e l’assenza di annotazioni tramite il casellario informatico ANAC; </w:t>
      </w: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84467C" w14:textId="53D03165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Shaefer</w:t>
      </w:r>
      <w:proofErr w:type="spellEnd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South-East Europe </w:t>
      </w:r>
      <w:proofErr w:type="spellStart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p.iva</w:t>
      </w:r>
      <w:proofErr w:type="spellEnd"/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03586750279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trattativa diretta sul MEPA, il servizio/fornitura in oggetto per un importo di €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10056</w:t>
      </w:r>
      <w:r w:rsid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75</w:t>
      </w:r>
      <w:r w:rsid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2290E14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426000" w14:textId="5810FAA4" w:rsid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 Progetto</w:t>
      </w:r>
      <w:r w:rsidR="004F3B49" w:rsidRPr="004F3B49">
        <w:t xml:space="preserve"> </w:t>
      </w:r>
      <w:r w:rsidR="004F3B49"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P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154EB9D2" w14:textId="77777777" w:rsidR="004F3B49" w:rsidRPr="004F3B49" w:rsidRDefault="004F3B49" w:rsidP="004F3B49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B60A2B5" w14:textId="77777777" w:rsidR="004F3B49" w:rsidRPr="004F3B49" w:rsidRDefault="004F3B49" w:rsidP="004F3B49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1614771" w14:textId="77777777" w:rsidR="00DD3F63" w:rsidRPr="00DD3F63" w:rsidRDefault="00DD3F63" w:rsidP="00DD3F6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</w:t>
      </w:r>
      <w:proofErr w:type="gramStart"/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,  Capo</w:t>
      </w:r>
      <w:proofErr w:type="gramEnd"/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dell’Ufficio Bilancio e Contabilità del DICMAPI, in possesso dei requisiti di legge e della professionalità adeguata alle funzioni da svolgere;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C0E712E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al Prof.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039D4" w14:textId="77777777" w:rsidR="000969A4" w:rsidRDefault="000969A4" w:rsidP="004D7924">
      <w:pPr>
        <w:spacing w:after="0" w:line="240" w:lineRule="auto"/>
      </w:pPr>
      <w:r>
        <w:separator/>
      </w:r>
    </w:p>
  </w:endnote>
  <w:endnote w:type="continuationSeparator" w:id="0">
    <w:p w14:paraId="4711A5E8" w14:textId="77777777" w:rsidR="000969A4" w:rsidRDefault="000969A4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1C238" w14:textId="77777777" w:rsidR="000969A4" w:rsidRDefault="000969A4" w:rsidP="004D7924">
      <w:pPr>
        <w:spacing w:after="0" w:line="240" w:lineRule="auto"/>
      </w:pPr>
      <w:r>
        <w:separator/>
      </w:r>
    </w:p>
  </w:footnote>
  <w:footnote w:type="continuationSeparator" w:id="0">
    <w:p w14:paraId="604C1513" w14:textId="77777777" w:rsidR="000969A4" w:rsidRDefault="000969A4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948B9"/>
    <w:rsid w:val="000969A4"/>
    <w:rsid w:val="000A3AFF"/>
    <w:rsid w:val="000F2B24"/>
    <w:rsid w:val="000F3C14"/>
    <w:rsid w:val="000F5F97"/>
    <w:rsid w:val="00131310"/>
    <w:rsid w:val="00133192"/>
    <w:rsid w:val="00151702"/>
    <w:rsid w:val="00183883"/>
    <w:rsid w:val="0018703A"/>
    <w:rsid w:val="00194694"/>
    <w:rsid w:val="002362DE"/>
    <w:rsid w:val="00236EA9"/>
    <w:rsid w:val="00264F77"/>
    <w:rsid w:val="00285D31"/>
    <w:rsid w:val="002D3745"/>
    <w:rsid w:val="002E2022"/>
    <w:rsid w:val="003038D2"/>
    <w:rsid w:val="003327A3"/>
    <w:rsid w:val="00433C5A"/>
    <w:rsid w:val="00440F0F"/>
    <w:rsid w:val="004568F1"/>
    <w:rsid w:val="00476CAC"/>
    <w:rsid w:val="004801FB"/>
    <w:rsid w:val="00493FA2"/>
    <w:rsid w:val="004A4464"/>
    <w:rsid w:val="004A5CE2"/>
    <w:rsid w:val="004D7924"/>
    <w:rsid w:val="004F3B49"/>
    <w:rsid w:val="00504096"/>
    <w:rsid w:val="00523B10"/>
    <w:rsid w:val="00545531"/>
    <w:rsid w:val="00557423"/>
    <w:rsid w:val="005616D3"/>
    <w:rsid w:val="005839FF"/>
    <w:rsid w:val="005B5676"/>
    <w:rsid w:val="005C02BC"/>
    <w:rsid w:val="005E0765"/>
    <w:rsid w:val="00612DF3"/>
    <w:rsid w:val="0063123E"/>
    <w:rsid w:val="00651617"/>
    <w:rsid w:val="00710CE6"/>
    <w:rsid w:val="00712EC7"/>
    <w:rsid w:val="007336C3"/>
    <w:rsid w:val="007C026F"/>
    <w:rsid w:val="007F6833"/>
    <w:rsid w:val="0080137B"/>
    <w:rsid w:val="00836A4D"/>
    <w:rsid w:val="00846924"/>
    <w:rsid w:val="008E5483"/>
    <w:rsid w:val="00922067"/>
    <w:rsid w:val="009223F0"/>
    <w:rsid w:val="0094604B"/>
    <w:rsid w:val="00970798"/>
    <w:rsid w:val="009C1B44"/>
    <w:rsid w:val="00A2341D"/>
    <w:rsid w:val="00A42C35"/>
    <w:rsid w:val="00A43633"/>
    <w:rsid w:val="00A569D4"/>
    <w:rsid w:val="00AF7E9D"/>
    <w:rsid w:val="00BA77F9"/>
    <w:rsid w:val="00C11B1D"/>
    <w:rsid w:val="00C77841"/>
    <w:rsid w:val="00C821B1"/>
    <w:rsid w:val="00CA7250"/>
    <w:rsid w:val="00CE4981"/>
    <w:rsid w:val="00D033A4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40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6</cp:revision>
  <dcterms:created xsi:type="dcterms:W3CDTF">2024-06-06T08:07:00Z</dcterms:created>
  <dcterms:modified xsi:type="dcterms:W3CDTF">2024-07-01T08:37:00Z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