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N.94/TM DEL 25/06/2024</w:t>
      </w: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4FB3AB3" w14:textId="77777777" w:rsidR="00A2341D" w:rsidRPr="00A2341D" w:rsidRDefault="00A2341D" w:rsidP="00CA725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trattativa diretta sul </w:t>
      </w:r>
      <w:proofErr w:type="spellStart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39400,00 (IVA esclusa) per il servizio/fornitura servizio di trainer </w:t>
      </w:r>
      <w:proofErr w:type="spellStart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experience</w:t>
      </w:r>
      <w:proofErr w:type="spellEnd"/>
    </w:p>
    <w:p w14:paraId="5F8480CB" w14:textId="67411B89" w:rsidR="00A2341D" w:rsidRPr="00A2341D" w:rsidRDefault="00A2341D" w:rsidP="00A234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C.I.G. B22BFDDAE2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66225F7F" w14:textId="77777777" w:rsidR="00A2341D" w:rsidRDefault="00A2341D" w:rsidP="00A2341D">
      <w:pPr>
        <w:jc w:val="both"/>
        <w:rPr>
          <w:b/>
        </w:rPr>
      </w:pPr>
    </w:p>
    <w:p w14:paraId="4FB66C8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0B9DB9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52AE28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Trattativa Diretta; 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CDAEC0" w14:textId="6F2E141F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proofErr w:type="spellStart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richiesta del Prof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G., con la quale chiedeva di acquistare il servizio di 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trainer </w:t>
      </w:r>
      <w:proofErr w:type="spellStart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experience</w:t>
      </w:r>
      <w:proofErr w:type="spellEnd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mirato a promuovere l'innovazione didattica, lo sviluppo delle competenze digitali e l'adozione di un approccio interdisciplinare all'insegnamento all’interno del Dipartimento;</w:t>
      </w:r>
    </w:p>
    <w:p w14:paraId="17B5D2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56B380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l’elaborato tecnico allegato alla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RdA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; </w:t>
      </w:r>
    </w:p>
    <w:p w14:paraId="6D5241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79E687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delibera 44/2024 del 12/06/2024 con la quale è stato deciso di procedere all’affidamento del servizio predetto;</w:t>
      </w:r>
    </w:p>
    <w:p w14:paraId="6319FE2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all’attività di didattica;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7200C9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9C1D37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per l’affidamento in oggetto, è stato individuato l’operatore economico Deloitte consulting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società esperta in materia con specifica esperienza nel campo, composta da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professionisti con competenze specifiche proprie di tale settore, già sperimentate positivamente da altri Dipartimenti dell’Ateneo Federico II;</w:t>
      </w:r>
    </w:p>
    <w:p w14:paraId="19C8568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019AF35" w14:textId="4811AD58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possibilita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di ricorrere al Mercato Elettronico della P.A. invitando a Trattativa Diretta l’operatore suddetto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, in quanto iscritto al MEPA nel settore di riferimento;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83A57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463512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opportunita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per la razionalizzazione e la dematerializzazione del processo di acquisto, per la riduzione dei tempi, il contenimento dei costi e la trasparenza; </w:t>
      </w:r>
    </w:p>
    <w:p w14:paraId="312C46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A396A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n. 4451748 dalla ditta Deloitte Consulting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un totale complessivo di € 39400,00 oltre iva come per legge; </w:t>
      </w:r>
    </w:p>
    <w:p w14:paraId="40D69EF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49E3D7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45A87A6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B6CDDD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documentazione di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offerta  presentata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dall’operatore economico selezionato, nonché il Documento di gara unico europeo (DGUE), con il quale lo stesso ha attestato, ai sensi degli artt. 46 e 47 del d.P.R. 445/00, il possesso dei requisiti di carattere generale;</w:t>
      </w:r>
    </w:p>
    <w:p w14:paraId="4A8871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7DE6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condotti, regolarità contributiva mediante acquisizione del Durc, iscrizione alla camera di commercio mediante acquisizione della visura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ordionaria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 assenza di annotazioni sul casellario informatico di Anac, il suddetto operatore economico risulta in possesso dei requisiti di carattere generale prescritti dal d.lgs. n. 36/2023;</w:t>
      </w:r>
    </w:p>
    <w:p w14:paraId="7A445C8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C033805" w14:textId="7245C931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2146B44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4A32D12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84467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Deloitte Consulting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tramite trattativa diretta sul MEPA, il servizio/fornitura in oggetto per un importo di € 39.400,00 iva esclusa;</w:t>
      </w:r>
    </w:p>
    <w:p w14:paraId="2290E14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B205A82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sul Progetto DIPARTIMENTI_DI_ECCELLENZA;  </w:t>
      </w:r>
    </w:p>
    <w:p w14:paraId="133CF9A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54260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328539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la Dott.ssa Di Marino Emma, Capo dell’Ufficio per la Ricerca,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Prof. Maffettone P.L.,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6D8E2" w14:textId="77777777" w:rsidR="00712EC7" w:rsidRDefault="00712EC7" w:rsidP="004D7924">
      <w:pPr>
        <w:spacing w:after="0" w:line="240" w:lineRule="auto"/>
      </w:pPr>
      <w:r>
        <w:separator/>
      </w:r>
    </w:p>
  </w:endnote>
  <w:endnote w:type="continuationSeparator" w:id="0">
    <w:p w14:paraId="0020D286" w14:textId="77777777" w:rsidR="00712EC7" w:rsidRDefault="00712EC7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CA664" w14:textId="77777777" w:rsidR="00712EC7" w:rsidRDefault="00712EC7" w:rsidP="004D7924">
      <w:pPr>
        <w:spacing w:after="0" w:line="240" w:lineRule="auto"/>
      </w:pPr>
      <w:r>
        <w:separator/>
      </w:r>
    </w:p>
  </w:footnote>
  <w:footnote w:type="continuationSeparator" w:id="0">
    <w:p w14:paraId="67B2CB56" w14:textId="77777777" w:rsidR="00712EC7" w:rsidRDefault="00712EC7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87FEA"/>
    <w:rsid w:val="000A3AFF"/>
    <w:rsid w:val="000F2B24"/>
    <w:rsid w:val="000F3C14"/>
    <w:rsid w:val="000F5F97"/>
    <w:rsid w:val="00131310"/>
    <w:rsid w:val="00133192"/>
    <w:rsid w:val="00151702"/>
    <w:rsid w:val="00183883"/>
    <w:rsid w:val="0018703A"/>
    <w:rsid w:val="002362DE"/>
    <w:rsid w:val="00236EA9"/>
    <w:rsid w:val="00264F77"/>
    <w:rsid w:val="00285D31"/>
    <w:rsid w:val="002D3745"/>
    <w:rsid w:val="002E2022"/>
    <w:rsid w:val="003327A3"/>
    <w:rsid w:val="00433C5A"/>
    <w:rsid w:val="00440F0F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39FF"/>
    <w:rsid w:val="005B5676"/>
    <w:rsid w:val="005C02BC"/>
    <w:rsid w:val="005E0765"/>
    <w:rsid w:val="00612DF3"/>
    <w:rsid w:val="0063123E"/>
    <w:rsid w:val="00651617"/>
    <w:rsid w:val="00710CE6"/>
    <w:rsid w:val="00712EC7"/>
    <w:rsid w:val="007336C3"/>
    <w:rsid w:val="007C026F"/>
    <w:rsid w:val="0080137B"/>
    <w:rsid w:val="00836A4D"/>
    <w:rsid w:val="00846924"/>
    <w:rsid w:val="008E5483"/>
    <w:rsid w:val="00922067"/>
    <w:rsid w:val="0094604B"/>
    <w:rsid w:val="00970798"/>
    <w:rsid w:val="009C1B44"/>
    <w:rsid w:val="00A2341D"/>
    <w:rsid w:val="00A42C35"/>
    <w:rsid w:val="00A43633"/>
    <w:rsid w:val="00A569D4"/>
    <w:rsid w:val="00AF7E9D"/>
    <w:rsid w:val="00BA77F9"/>
    <w:rsid w:val="00C11B1D"/>
    <w:rsid w:val="00C77841"/>
    <w:rsid w:val="00C821B1"/>
    <w:rsid w:val="00CA7250"/>
    <w:rsid w:val="00CE4981"/>
    <w:rsid w:val="00D033A4"/>
    <w:rsid w:val="00D87B6D"/>
    <w:rsid w:val="00DC385C"/>
    <w:rsid w:val="00DC5053"/>
    <w:rsid w:val="00DD167A"/>
    <w:rsid w:val="00DE7E1B"/>
    <w:rsid w:val="00DF0D37"/>
    <w:rsid w:val="00DF36A1"/>
    <w:rsid w:val="00E0432C"/>
    <w:rsid w:val="00E14E21"/>
    <w:rsid w:val="00E14F7D"/>
    <w:rsid w:val="00E27D84"/>
    <w:rsid w:val="00E36EA7"/>
    <w:rsid w:val="00E91463"/>
    <w:rsid w:val="00EB70A3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10</TotalTime>
  <Pages>4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4</cp:revision>
  <dcterms:created xsi:type="dcterms:W3CDTF">2024-06-06T08:07:00Z</dcterms:created>
  <dcterms:modified xsi:type="dcterms:W3CDTF">2024-06-25T10:34:00Z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