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2E93369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C5353D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30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B57ACCF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/>
          <w:sz w:val="24"/>
          <w:szCs w:val="24"/>
          <w:lang w:eastAsia="it-IT"/>
        </w:rPr>
        <w:t>6050,00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materiale da laboratorio</w:t>
      </w:r>
    </w:p>
    <w:p w14:paraId="794DCF66" w14:textId="7162A59F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5353D" w:rsidRPr="00C5353D">
        <w:rPr>
          <w:rFonts w:ascii="Times New Roman" w:eastAsia="Times New Roman" w:hAnsi="Times New Roman"/>
          <w:b/>
          <w:sz w:val="24"/>
          <w:szCs w:val="24"/>
          <w:lang w:eastAsia="it-IT"/>
        </w:rPr>
        <w:t>B5023C9AFB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DA8065" w14:textId="799CC186" w:rsidR="00337BA6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Prof</w:t>
      </w:r>
      <w:r w:rsidR="00FC7B8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nanosensor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vari (come da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algi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atti)</w:t>
      </w:r>
      <w:r w:rsidR="00FC7B8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C5353D" w:rsidRP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1B290FFC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, mediante l’acquisizione di due 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Pra.Ma</w:t>
      </w:r>
      <w:proofErr w:type="spellEnd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67C569C3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4902331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Pra.Ma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6050,00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3A64AD64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proofErr w:type="spell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Pra.Ma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6050,</w:t>
      </w:r>
      <w:proofErr w:type="gramStart"/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00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</w:t>
      </w:r>
      <w:proofErr w:type="gramEnd"/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C67137" w14:textId="307EB6C6" w:rsidR="00FC7B80" w:rsidRPr="00C5353D" w:rsidRDefault="00A2341D" w:rsidP="00A3223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 w:rsidRP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226CE56" w14:textId="77777777" w:rsidR="00FC7B80" w:rsidRPr="00FC7B80" w:rsidRDefault="00FC7B80" w:rsidP="00FC7B8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A11C3A0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8928F" w14:textId="77777777" w:rsidR="006B6BF3" w:rsidRDefault="006B6BF3" w:rsidP="004D7924">
      <w:pPr>
        <w:spacing w:after="0" w:line="240" w:lineRule="auto"/>
      </w:pPr>
      <w:r>
        <w:separator/>
      </w:r>
    </w:p>
  </w:endnote>
  <w:endnote w:type="continuationSeparator" w:id="0">
    <w:p w14:paraId="6AA3F1D5" w14:textId="77777777" w:rsidR="006B6BF3" w:rsidRDefault="006B6BF3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800D0" w14:textId="77777777" w:rsidR="006B6BF3" w:rsidRDefault="006B6BF3" w:rsidP="004D7924">
      <w:pPr>
        <w:spacing w:after="0" w:line="240" w:lineRule="auto"/>
      </w:pPr>
      <w:r>
        <w:separator/>
      </w:r>
    </w:p>
  </w:footnote>
  <w:footnote w:type="continuationSeparator" w:id="0">
    <w:p w14:paraId="45270CCE" w14:textId="77777777" w:rsidR="006B6BF3" w:rsidRDefault="006B6BF3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4C06E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300</TotalTime>
  <Pages>4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44</cp:revision>
  <dcterms:created xsi:type="dcterms:W3CDTF">2024-06-06T08:07:00Z</dcterms:created>
  <dcterms:modified xsi:type="dcterms:W3CDTF">2024-12-31T00:25:00Z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