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637D93B1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DC4B60">
        <w:rPr>
          <w:rFonts w:ascii="Times New Roman" w:eastAsia="Times New Roman" w:hAnsi="Times New Roman"/>
          <w:b/>
          <w:sz w:val="24"/>
          <w:szCs w:val="24"/>
          <w:lang w:eastAsia="it-IT"/>
        </w:rPr>
        <w:t>9</w:t>
      </w:r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37BA6">
        <w:rPr>
          <w:rFonts w:ascii="Times New Roman" w:eastAsia="Times New Roman" w:hAnsi="Times New Roman"/>
          <w:b/>
          <w:sz w:val="24"/>
          <w:szCs w:val="24"/>
          <w:lang w:eastAsia="it-IT"/>
        </w:rPr>
        <w:t>30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DF2E8E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48C729DD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84423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430,95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A410B0">
        <w:rPr>
          <w:rFonts w:ascii="Times New Roman" w:eastAsia="Times New Roman" w:hAnsi="Times New Roman"/>
          <w:b/>
          <w:sz w:val="24"/>
          <w:szCs w:val="24"/>
          <w:lang w:eastAsia="it-IT"/>
        </w:rPr>
        <w:t>di</w:t>
      </w:r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materiale da laboratorio</w:t>
      </w:r>
    </w:p>
    <w:p w14:paraId="254E3E56" w14:textId="5929BAA5" w:rsidR="00BA42EA" w:rsidRPr="00DC4B60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 w:rsidRPr="00DC4B60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DC4B60" w:rsidRPr="00337BA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2630C3" w:rsidRPr="002630C3">
        <w:rPr>
          <w:rFonts w:ascii="Times New Roman" w:eastAsia="Times New Roman" w:hAnsi="Times New Roman"/>
          <w:b/>
          <w:sz w:val="24"/>
          <w:szCs w:val="24"/>
          <w:lang w:eastAsia="it-IT"/>
        </w:rPr>
        <w:t>B5023C3609</w:t>
      </w:r>
    </w:p>
    <w:p w14:paraId="794DCF66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Pr="00DC4B60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4DA8065" w14:textId="421F282F" w:rsidR="00337BA6" w:rsidRDefault="00A410B0" w:rsidP="00A410B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>del Prof.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D’Anna A</w:t>
      </w:r>
      <w:r w:rsidR="00443603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con la quale chiedeva di </w:t>
      </w:r>
      <w:r w:rsidR="00B33A6C">
        <w:rPr>
          <w:rFonts w:ascii="Times New Roman" w:eastAsia="Times New Roman" w:hAnsi="Times New Roman"/>
          <w:bCs/>
          <w:sz w:val="24"/>
          <w:szCs w:val="24"/>
          <w:lang w:eastAsia="it-IT"/>
        </w:rPr>
        <w:t>acquistare la fornitura di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termocoppie varie (come da </w:t>
      </w:r>
      <w:proofErr w:type="spellStart"/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>rda</w:t>
      </w:r>
      <w:proofErr w:type="spellEnd"/>
      <w:r w:rsidR="002630C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agli atti), </w:t>
      </w:r>
      <w:r w:rsidR="00337BA6" w:rsidRP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attività di ricerca da condurre nell’ambito </w:t>
      </w:r>
      <w:r w:rsidR="00337BA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progetto </w:t>
      </w:r>
      <w:r w:rsidR="002630C3" w:rsidRP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HORIZON-2022-FFLECS-DANNA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8F2E907" w14:textId="77777777" w:rsidR="00066E06" w:rsidRPr="002C4516" w:rsidRDefault="00066E06" w:rsidP="002C4516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7374FF1" w14:textId="7D6DE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B5674F" w14:textId="5CFCD5BC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il bene/servizio richiesto 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non sono attive convenzioni Consip;</w:t>
      </w:r>
    </w:p>
    <w:p w14:paraId="7B8AD721" w14:textId="77777777" w:rsidR="00443603" w:rsidRDefault="00443603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216CDB9E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che, a seguito di indagine di mercato informale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, mediante l’acquisizione di due preventivi</w:t>
      </w:r>
      <w:r w:rsidR="0083509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è stato individuato il fornitore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Farnell</w:t>
      </w:r>
      <w:proofErr w:type="spellEnd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Italia </w:t>
      </w:r>
      <w:proofErr w:type="spellStart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11DACF6B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4902200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proofErr w:type="spellStart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Farnell</w:t>
      </w:r>
      <w:proofErr w:type="spellEnd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Italia</w:t>
      </w:r>
      <w:proofErr w:type="spellEnd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</w:t>
      </w:r>
      <w:proofErr w:type="spellStart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>rl</w:t>
      </w:r>
      <w:proofErr w:type="spellEnd"/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430,95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6DC5E034" w14:textId="77777777" w:rsid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825DA8" w14:textId="60C258CC" w:rsidR="00443603" w:rsidRPr="00443603" w:rsidRDefault="00443603" w:rsidP="0044360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che ai sensi dell’art.49, comma 6, del D. Lgs. 36/2023, trattandosi di affidamenti di importo </w:t>
      </w:r>
      <w:r w:rsidRPr="00443603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inferiore a € 5.000,00</w:t>
      </w:r>
      <w:r w:rsidRPr="00443603">
        <w:rPr>
          <w:rFonts w:ascii="Times New Roman" w:eastAsia="Times New Roman" w:hAnsi="Times New Roman"/>
          <w:sz w:val="24"/>
          <w:szCs w:val="24"/>
          <w:lang w:eastAsia="it-IT"/>
        </w:rPr>
        <w:t xml:space="preserve"> è possibile derogare al rispetto del principio di rotazione;</w:t>
      </w:r>
    </w:p>
    <w:p w14:paraId="6AFF119C" w14:textId="77777777" w:rsidR="00443603" w:rsidRPr="00443603" w:rsidRDefault="00443603" w:rsidP="00B90C3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A84291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F9FD486" w14:textId="77777777" w:rsidR="002170E8" w:rsidRDefault="002170E8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DF8DB5C" w14:textId="250EB0C2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50CB440A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Farnell</w:t>
      </w:r>
      <w:proofErr w:type="spellEnd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Italia </w:t>
      </w:r>
      <w:proofErr w:type="spellStart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430,95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4BFF86F" w14:textId="19AF4BA8" w:rsidR="00B33A6C" w:rsidRPr="002170E8" w:rsidRDefault="00A2341D" w:rsidP="002170E8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proofErr w:type="spellStart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aul</w:t>
      </w:r>
      <w:proofErr w:type="spellEnd"/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2630C3" w:rsidRPr="002630C3">
        <w:t xml:space="preserve"> </w:t>
      </w:r>
      <w:r w:rsidR="002630C3" w:rsidRP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HORIZON-2022-FFLECS-DANNA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;  </w:t>
      </w:r>
    </w:p>
    <w:p w14:paraId="5CE09DDF" w14:textId="77777777" w:rsidR="002170E8" w:rsidRPr="002170E8" w:rsidRDefault="002170E8" w:rsidP="002170E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603B4670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</w:t>
      </w:r>
      <w:r w:rsidR="00AF5C26">
        <w:rPr>
          <w:rFonts w:ascii="Times New Roman" w:eastAsia="Times New Roman" w:hAnsi="Times New Roman"/>
          <w:bCs/>
          <w:sz w:val="24"/>
          <w:szCs w:val="24"/>
          <w:lang w:eastAsia="it-IT"/>
        </w:rPr>
        <w:t>/servizio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</w:t>
      </w:r>
      <w:r w:rsidR="00DC4B60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Prof. D’Anna A.</w:t>
      </w:r>
      <w:r w:rsidR="002170E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</w:t>
      </w:r>
      <w:r w:rsidR="002630C3">
        <w:rPr>
          <w:rFonts w:ascii="Times New Roman" w:eastAsia="Times New Roman" w:hAnsi="Times New Roman"/>
          <w:bCs/>
          <w:sz w:val="24"/>
          <w:szCs w:val="24"/>
          <w:lang w:eastAsia="it-IT"/>
        </w:rPr>
        <w:t>docente</w:t>
      </w:r>
      <w:r w:rsidR="002C451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46AF8" w14:textId="77777777" w:rsidR="00D21012" w:rsidRDefault="00D21012" w:rsidP="004D7924">
      <w:pPr>
        <w:spacing w:after="0" w:line="240" w:lineRule="auto"/>
      </w:pPr>
      <w:r>
        <w:separator/>
      </w:r>
    </w:p>
  </w:endnote>
  <w:endnote w:type="continuationSeparator" w:id="0">
    <w:p w14:paraId="46CD7C88" w14:textId="77777777" w:rsidR="00D21012" w:rsidRDefault="00D21012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AA42B" w14:textId="77777777" w:rsidR="00D21012" w:rsidRDefault="00D21012" w:rsidP="004D7924">
      <w:pPr>
        <w:spacing w:after="0" w:line="240" w:lineRule="auto"/>
      </w:pPr>
      <w:r>
        <w:separator/>
      </w:r>
    </w:p>
  </w:footnote>
  <w:footnote w:type="continuationSeparator" w:id="0">
    <w:p w14:paraId="1A246DD1" w14:textId="77777777" w:rsidR="00D21012" w:rsidRDefault="00D21012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4C06EE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A6F3B"/>
    <w:multiLevelType w:val="hybridMultilevel"/>
    <w:tmpl w:val="281AD93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9"/>
  </w:num>
  <w:num w:numId="2" w16cid:durableId="552039116">
    <w:abstractNumId w:val="6"/>
  </w:num>
  <w:num w:numId="3" w16cid:durableId="1126046541">
    <w:abstractNumId w:val="4"/>
  </w:num>
  <w:num w:numId="4" w16cid:durableId="93281579">
    <w:abstractNumId w:val="10"/>
  </w:num>
  <w:num w:numId="5" w16cid:durableId="321005184">
    <w:abstractNumId w:val="3"/>
  </w:num>
  <w:num w:numId="6" w16cid:durableId="1124350833">
    <w:abstractNumId w:val="7"/>
  </w:num>
  <w:num w:numId="7" w16cid:durableId="483544174">
    <w:abstractNumId w:val="2"/>
  </w:num>
  <w:num w:numId="8" w16cid:durableId="1433546332">
    <w:abstractNumId w:val="5"/>
  </w:num>
  <w:num w:numId="9" w16cid:durableId="146014309">
    <w:abstractNumId w:val="8"/>
  </w:num>
  <w:num w:numId="10" w16cid:durableId="114376811">
    <w:abstractNumId w:val="0"/>
  </w:num>
  <w:num w:numId="11" w16cid:durableId="1150824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372A0"/>
    <w:rsid w:val="000501EB"/>
    <w:rsid w:val="00066E06"/>
    <w:rsid w:val="00077E05"/>
    <w:rsid w:val="00087FEA"/>
    <w:rsid w:val="000A3AFF"/>
    <w:rsid w:val="000D2722"/>
    <w:rsid w:val="000D4E84"/>
    <w:rsid w:val="000F2B24"/>
    <w:rsid w:val="000F3C14"/>
    <w:rsid w:val="000F5F97"/>
    <w:rsid w:val="00124D03"/>
    <w:rsid w:val="00131310"/>
    <w:rsid w:val="001329C4"/>
    <w:rsid w:val="00133192"/>
    <w:rsid w:val="00151702"/>
    <w:rsid w:val="00161CC9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156E1"/>
    <w:rsid w:val="002170E8"/>
    <w:rsid w:val="002362DE"/>
    <w:rsid w:val="00236EA9"/>
    <w:rsid w:val="00253E6A"/>
    <w:rsid w:val="002630C3"/>
    <w:rsid w:val="00264F77"/>
    <w:rsid w:val="00285D31"/>
    <w:rsid w:val="002977FF"/>
    <w:rsid w:val="002C4516"/>
    <w:rsid w:val="002D3745"/>
    <w:rsid w:val="002D3C97"/>
    <w:rsid w:val="002D6755"/>
    <w:rsid w:val="002E2022"/>
    <w:rsid w:val="00315EA3"/>
    <w:rsid w:val="003327A3"/>
    <w:rsid w:val="00337BA6"/>
    <w:rsid w:val="003663CE"/>
    <w:rsid w:val="00374044"/>
    <w:rsid w:val="00391327"/>
    <w:rsid w:val="003B614E"/>
    <w:rsid w:val="003D2044"/>
    <w:rsid w:val="003D3FE5"/>
    <w:rsid w:val="003D79FF"/>
    <w:rsid w:val="003E27E8"/>
    <w:rsid w:val="003F50D2"/>
    <w:rsid w:val="004059DC"/>
    <w:rsid w:val="00412E05"/>
    <w:rsid w:val="00433C5A"/>
    <w:rsid w:val="00440F0F"/>
    <w:rsid w:val="00443603"/>
    <w:rsid w:val="00444A57"/>
    <w:rsid w:val="004568F1"/>
    <w:rsid w:val="00476CAC"/>
    <w:rsid w:val="00493FA2"/>
    <w:rsid w:val="004A4464"/>
    <w:rsid w:val="004A5CE2"/>
    <w:rsid w:val="004D1086"/>
    <w:rsid w:val="004D7924"/>
    <w:rsid w:val="004E06B8"/>
    <w:rsid w:val="00504096"/>
    <w:rsid w:val="00504C6C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C7E28"/>
    <w:rsid w:val="005E0765"/>
    <w:rsid w:val="00612DF3"/>
    <w:rsid w:val="00617E26"/>
    <w:rsid w:val="00625536"/>
    <w:rsid w:val="0063123E"/>
    <w:rsid w:val="00632A84"/>
    <w:rsid w:val="00644E0A"/>
    <w:rsid w:val="00647EB4"/>
    <w:rsid w:val="0065022E"/>
    <w:rsid w:val="00651617"/>
    <w:rsid w:val="006B1A45"/>
    <w:rsid w:val="006C09BF"/>
    <w:rsid w:val="006C419A"/>
    <w:rsid w:val="006D537E"/>
    <w:rsid w:val="006E2605"/>
    <w:rsid w:val="006E411D"/>
    <w:rsid w:val="006E59A0"/>
    <w:rsid w:val="00705735"/>
    <w:rsid w:val="00710CE6"/>
    <w:rsid w:val="007114AC"/>
    <w:rsid w:val="00720AD5"/>
    <w:rsid w:val="00732CB3"/>
    <w:rsid w:val="00732D7C"/>
    <w:rsid w:val="007336C3"/>
    <w:rsid w:val="00754687"/>
    <w:rsid w:val="00761355"/>
    <w:rsid w:val="00772610"/>
    <w:rsid w:val="007900E5"/>
    <w:rsid w:val="007B6997"/>
    <w:rsid w:val="007C026F"/>
    <w:rsid w:val="007E6B6D"/>
    <w:rsid w:val="007F24AC"/>
    <w:rsid w:val="0080125F"/>
    <w:rsid w:val="0080137B"/>
    <w:rsid w:val="00823365"/>
    <w:rsid w:val="00835090"/>
    <w:rsid w:val="00836A4D"/>
    <w:rsid w:val="0084423A"/>
    <w:rsid w:val="00846924"/>
    <w:rsid w:val="00870434"/>
    <w:rsid w:val="008854B2"/>
    <w:rsid w:val="008C2CC1"/>
    <w:rsid w:val="008D124C"/>
    <w:rsid w:val="008E5483"/>
    <w:rsid w:val="00905A4D"/>
    <w:rsid w:val="00922067"/>
    <w:rsid w:val="009223F0"/>
    <w:rsid w:val="0094604B"/>
    <w:rsid w:val="00947D83"/>
    <w:rsid w:val="009526A3"/>
    <w:rsid w:val="00970798"/>
    <w:rsid w:val="00970EDB"/>
    <w:rsid w:val="009A26C8"/>
    <w:rsid w:val="009B0878"/>
    <w:rsid w:val="009B2A19"/>
    <w:rsid w:val="009C1B44"/>
    <w:rsid w:val="009C70F4"/>
    <w:rsid w:val="00A2341D"/>
    <w:rsid w:val="00A3711B"/>
    <w:rsid w:val="00A37374"/>
    <w:rsid w:val="00A375C3"/>
    <w:rsid w:val="00A410B0"/>
    <w:rsid w:val="00A42C35"/>
    <w:rsid w:val="00A43633"/>
    <w:rsid w:val="00A569D4"/>
    <w:rsid w:val="00A8028B"/>
    <w:rsid w:val="00A832CA"/>
    <w:rsid w:val="00A84FBD"/>
    <w:rsid w:val="00AD6EC2"/>
    <w:rsid w:val="00AF5C26"/>
    <w:rsid w:val="00B0730A"/>
    <w:rsid w:val="00B33A6C"/>
    <w:rsid w:val="00B84685"/>
    <w:rsid w:val="00B90C31"/>
    <w:rsid w:val="00BA20B6"/>
    <w:rsid w:val="00BA3336"/>
    <w:rsid w:val="00BA42EA"/>
    <w:rsid w:val="00BA77F9"/>
    <w:rsid w:val="00BC6D13"/>
    <w:rsid w:val="00BE1DDA"/>
    <w:rsid w:val="00BE3D8B"/>
    <w:rsid w:val="00C0124B"/>
    <w:rsid w:val="00C03E5C"/>
    <w:rsid w:val="00C11B1D"/>
    <w:rsid w:val="00C50E96"/>
    <w:rsid w:val="00C77841"/>
    <w:rsid w:val="00C821B1"/>
    <w:rsid w:val="00C86B86"/>
    <w:rsid w:val="00CD17C4"/>
    <w:rsid w:val="00CE4981"/>
    <w:rsid w:val="00CF0C2D"/>
    <w:rsid w:val="00CF5A4D"/>
    <w:rsid w:val="00CF7333"/>
    <w:rsid w:val="00D01C27"/>
    <w:rsid w:val="00D033A4"/>
    <w:rsid w:val="00D10447"/>
    <w:rsid w:val="00D21012"/>
    <w:rsid w:val="00D306B8"/>
    <w:rsid w:val="00D87B6D"/>
    <w:rsid w:val="00D93EF2"/>
    <w:rsid w:val="00DC385C"/>
    <w:rsid w:val="00DC4B60"/>
    <w:rsid w:val="00DC5053"/>
    <w:rsid w:val="00DC7552"/>
    <w:rsid w:val="00DD167A"/>
    <w:rsid w:val="00DE7E1B"/>
    <w:rsid w:val="00DF055B"/>
    <w:rsid w:val="00DF0D37"/>
    <w:rsid w:val="00DF2E8E"/>
    <w:rsid w:val="00DF36A1"/>
    <w:rsid w:val="00E028B3"/>
    <w:rsid w:val="00E0432C"/>
    <w:rsid w:val="00E0595C"/>
    <w:rsid w:val="00E07CF8"/>
    <w:rsid w:val="00E14E21"/>
    <w:rsid w:val="00E14F7D"/>
    <w:rsid w:val="00E27D84"/>
    <w:rsid w:val="00E36EA7"/>
    <w:rsid w:val="00E533B7"/>
    <w:rsid w:val="00E7571B"/>
    <w:rsid w:val="00E822C1"/>
    <w:rsid w:val="00E91463"/>
    <w:rsid w:val="00E9383C"/>
    <w:rsid w:val="00EB70A3"/>
    <w:rsid w:val="00ED2220"/>
    <w:rsid w:val="00EF1F93"/>
    <w:rsid w:val="00F118B7"/>
    <w:rsid w:val="00F153DC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1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4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4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0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6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395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37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34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26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6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110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3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5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9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2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3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8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45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29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1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0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4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16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4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0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6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4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4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5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292</TotalTime>
  <Pages>4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42</cp:revision>
  <dcterms:created xsi:type="dcterms:W3CDTF">2024-06-06T08:07:00Z</dcterms:created>
  <dcterms:modified xsi:type="dcterms:W3CDTF">2024-12-31T00:06:00Z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