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EC4D7F3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90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477F3FF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573,76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vetreria da laboratorio</w:t>
      </w:r>
    </w:p>
    <w:p w14:paraId="254E3E56" w14:textId="5A836879" w:rsidR="00BA42EA" w:rsidRPr="00DC4B60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DC4B60">
        <w:t xml:space="preserve"> </w:t>
      </w:r>
      <w:r w:rsidR="00DC4B60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B4FA359D8B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94DCF66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4FE1BDE5" w:rsidR="00A410B0" w:rsidRPr="00DC4B60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della Prof.ssa Di Benedetto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fornitura di 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vetreria da laboratorio varia, come da </w:t>
      </w:r>
      <w:proofErr w:type="spellStart"/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</w:t>
      </w:r>
      <w:r w:rsidR="00B33A6C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DC4B60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del progetto </w:t>
      </w:r>
      <w:r w:rsidR="00DC4B60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PC-2022-ENI-DANNA-DI-BENEDETTO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DC4B60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C/TERZI-ING-CHIMICA-2018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06FCD50B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proofErr w:type="spellStart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Cheimika</w:t>
      </w:r>
      <w:proofErr w:type="spellEnd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47D71F39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4902491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Cheimika</w:t>
      </w:r>
      <w:proofErr w:type="spellEnd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573,76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B225482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Cheimika</w:t>
      </w:r>
      <w:proofErr w:type="spellEnd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sas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573,76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3AA65C8" w14:textId="72BBCAD8" w:rsidR="00B33A6C" w:rsidRPr="00DC4B60" w:rsidRDefault="00A2341D" w:rsidP="00386EB5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DC4B60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PC-2022-ENI-DANNA-DI-BENEDETTO</w:t>
      </w:r>
      <w:r w:rsidR="00DC4B60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DC4B60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C/TERZI-ING-CHIMICA-2018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4BFF86F" w14:textId="77777777" w:rsidR="00B33A6C" w:rsidRPr="00B33A6C" w:rsidRDefault="00B33A6C" w:rsidP="00B33A6C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5E0FF2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ssa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Di Benedetto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FAF50" w14:textId="77777777" w:rsidR="006E411D" w:rsidRDefault="006E411D" w:rsidP="004D7924">
      <w:pPr>
        <w:spacing w:after="0" w:line="240" w:lineRule="auto"/>
      </w:pPr>
      <w:r>
        <w:separator/>
      </w:r>
    </w:p>
  </w:endnote>
  <w:endnote w:type="continuationSeparator" w:id="0">
    <w:p w14:paraId="1E85258D" w14:textId="77777777" w:rsidR="006E411D" w:rsidRDefault="006E411D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5601E" w14:textId="77777777" w:rsidR="006E411D" w:rsidRDefault="006E411D" w:rsidP="004D7924">
      <w:pPr>
        <w:spacing w:after="0" w:line="240" w:lineRule="auto"/>
      </w:pPr>
      <w:r>
        <w:separator/>
      </w:r>
    </w:p>
  </w:footnote>
  <w:footnote w:type="continuationSeparator" w:id="0">
    <w:p w14:paraId="12AD53D1" w14:textId="77777777" w:rsidR="006E411D" w:rsidRDefault="006E411D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411D"/>
    <w:rsid w:val="006E59A0"/>
    <w:rsid w:val="00705735"/>
    <w:rsid w:val="00710CE6"/>
    <w:rsid w:val="00720AD5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6A4D"/>
    <w:rsid w:val="0084423A"/>
    <w:rsid w:val="00846924"/>
    <w:rsid w:val="00870434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E1DDA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274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40</cp:revision>
  <dcterms:created xsi:type="dcterms:W3CDTF">2024-06-06T08:07:00Z</dcterms:created>
  <dcterms:modified xsi:type="dcterms:W3CDTF">2024-12-24T07:18:00Z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