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24284B5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443603">
        <w:rPr>
          <w:rFonts w:ascii="Times New Roman" w:eastAsia="Times New Roman" w:hAnsi="Times New Roman"/>
          <w:b/>
          <w:sz w:val="24"/>
          <w:szCs w:val="24"/>
          <w:lang w:eastAsia="it-IT"/>
        </w:rPr>
        <w:t>23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404B02E9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6148,58</w:t>
      </w:r>
      <w:r w:rsidR="00CD17C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>uno strumento da laboratorio</w:t>
      </w:r>
    </w:p>
    <w:p w14:paraId="254E3E56" w14:textId="027598BB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84423A" w:rsidRPr="0084423A">
        <w:rPr>
          <w:rFonts w:ascii="Times New Roman" w:eastAsia="Times New Roman" w:hAnsi="Times New Roman"/>
          <w:b/>
          <w:sz w:val="24"/>
          <w:szCs w:val="24"/>
          <w:lang w:eastAsia="it-IT"/>
        </w:rPr>
        <w:t>B4EF4DADDE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6D47DA7" w14:textId="67EE61C3" w:rsidR="00A410B0" w:rsidRPr="003D2044" w:rsidRDefault="00A410B0" w:rsidP="00A410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Toscano G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 1 </w:t>
      </w:r>
      <w:proofErr w:type="gramStart"/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>q.tà</w:t>
      </w:r>
      <w:proofErr w:type="gramEnd"/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84423A" w:rsidRPr="0084423A">
        <w:rPr>
          <w:rFonts w:ascii="Times New Roman" w:eastAsia="Times New Roman" w:hAnsi="Times New Roman"/>
          <w:b/>
          <w:sz w:val="24"/>
          <w:szCs w:val="24"/>
          <w:lang w:eastAsia="it-IT"/>
        </w:rPr>
        <w:t>arium</w:t>
      </w:r>
      <w:proofErr w:type="spellEnd"/>
      <w:r w:rsidR="0084423A" w:rsidRP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® </w:t>
      </w:r>
      <w:proofErr w:type="spellStart"/>
      <w:r w:rsidR="0084423A" w:rsidRPr="0084423A">
        <w:rPr>
          <w:rFonts w:ascii="Times New Roman" w:eastAsia="Times New Roman" w:hAnsi="Times New Roman"/>
          <w:b/>
          <w:sz w:val="24"/>
          <w:szCs w:val="24"/>
          <w:lang w:eastAsia="it-IT"/>
        </w:rPr>
        <w:t>advance</w:t>
      </w:r>
      <w:proofErr w:type="spellEnd"/>
      <w:r w:rsidR="0084423A" w:rsidRP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EDI (5 l/h) Wall-</w:t>
      </w:r>
      <w:proofErr w:type="spellStart"/>
      <w:r w:rsidR="0084423A" w:rsidRPr="0084423A">
        <w:rPr>
          <w:rFonts w:ascii="Times New Roman" w:eastAsia="Times New Roman" w:hAnsi="Times New Roman"/>
          <w:b/>
          <w:sz w:val="24"/>
          <w:szCs w:val="24"/>
          <w:lang w:eastAsia="it-IT"/>
        </w:rPr>
        <w:t>Mounted</w:t>
      </w:r>
      <w:proofErr w:type="spellEnd"/>
      <w:r w:rsidR="0084423A" w:rsidRP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Pure water system</w:t>
      </w:r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con serbatoio da 20 lt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le attività di ricerca da condurre nell’ambito de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4423A" w:rsidRP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RIASS-ECON-2021-exCAMSOLARIA-MURENA</w:t>
      </w:r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8F2E907" w14:textId="77777777" w:rsidR="00066E06" w:rsidRPr="002C4516" w:rsidRDefault="00066E06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6028B651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33988A19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il bene/servizio richiesto non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è presente </w:t>
      </w:r>
      <w:proofErr w:type="gramStart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nelle convenzione</w:t>
      </w:r>
      <w:proofErr w:type="gramEnd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Consip attive;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4723A19B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</w:t>
      </w:r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due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è stato individuato il fornitore </w:t>
      </w:r>
      <w:proofErr w:type="spellStart"/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Sartorius</w:t>
      </w:r>
      <w:proofErr w:type="spellEnd"/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Italy</w:t>
      </w:r>
      <w:proofErr w:type="spellEnd"/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7117548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4896179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Sartorius</w:t>
      </w:r>
      <w:proofErr w:type="spellEnd"/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Italy</w:t>
      </w:r>
      <w:proofErr w:type="spellEnd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</w:t>
      </w:r>
      <w:proofErr w:type="spellStart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6148,58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825DA8" w14:textId="60C258CC" w:rsidR="00443603" w:rsidRPr="00443603" w:rsidRDefault="00443603" w:rsidP="004436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che ai sensi dell’art.49, comma 6, del D. Lgs. 36/2023, trattandosi di affidamenti di importo </w:t>
      </w: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inferiore a € 5.000,00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è possibile derogare al rispetto del principio di rotazione;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7548DD00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Sartorius</w:t>
      </w:r>
      <w:proofErr w:type="spellEnd"/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Italy</w:t>
      </w:r>
      <w:proofErr w:type="spellEnd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6148,58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9EC1A32" w14:textId="7C8E2C5D" w:rsidR="00443603" w:rsidRPr="00CD17C4" w:rsidRDefault="00A2341D" w:rsidP="00EE3A9B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84423A" w:rsidRP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RIASS-ECON-2021-exCAMSOLARIA-MURENA</w:t>
      </w:r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DB4534A" w14:textId="77777777" w:rsidR="00443603" w:rsidRPr="00443603" w:rsidRDefault="00443603" w:rsidP="00443603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31201844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Prof.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Toscano G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, docente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D7F819" w14:textId="77777777" w:rsidR="00BE1DDA" w:rsidRDefault="00BE1DDA" w:rsidP="004D7924">
      <w:pPr>
        <w:spacing w:after="0" w:line="240" w:lineRule="auto"/>
      </w:pPr>
      <w:r>
        <w:separator/>
      </w:r>
    </w:p>
  </w:endnote>
  <w:endnote w:type="continuationSeparator" w:id="0">
    <w:p w14:paraId="4A613C43" w14:textId="77777777" w:rsidR="00BE1DDA" w:rsidRDefault="00BE1DDA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F1731" w14:textId="77777777" w:rsidR="00BE1DDA" w:rsidRDefault="00BE1DDA" w:rsidP="004D7924">
      <w:pPr>
        <w:spacing w:after="0" w:line="240" w:lineRule="auto"/>
      </w:pPr>
      <w:r>
        <w:separator/>
      </w:r>
    </w:p>
  </w:footnote>
  <w:footnote w:type="continuationSeparator" w:id="0">
    <w:p w14:paraId="4F3F2016" w14:textId="77777777" w:rsidR="00BE1DDA" w:rsidRDefault="00BE1DDA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0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362DE"/>
    <w:rsid w:val="00236EA9"/>
    <w:rsid w:val="00253E6A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663CE"/>
    <w:rsid w:val="00374044"/>
    <w:rsid w:val="00391327"/>
    <w:rsid w:val="003B614E"/>
    <w:rsid w:val="003D2044"/>
    <w:rsid w:val="003D3FE5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C09BF"/>
    <w:rsid w:val="006C419A"/>
    <w:rsid w:val="006D537E"/>
    <w:rsid w:val="006E2605"/>
    <w:rsid w:val="006E59A0"/>
    <w:rsid w:val="00705735"/>
    <w:rsid w:val="00710CE6"/>
    <w:rsid w:val="00720AD5"/>
    <w:rsid w:val="00732CB3"/>
    <w:rsid w:val="00732D7C"/>
    <w:rsid w:val="007336C3"/>
    <w:rsid w:val="00754687"/>
    <w:rsid w:val="00761355"/>
    <w:rsid w:val="00772610"/>
    <w:rsid w:val="007900E5"/>
    <w:rsid w:val="007B6997"/>
    <w:rsid w:val="007C026F"/>
    <w:rsid w:val="007E6B6D"/>
    <w:rsid w:val="007F24AC"/>
    <w:rsid w:val="0080125F"/>
    <w:rsid w:val="0080137B"/>
    <w:rsid w:val="00823365"/>
    <w:rsid w:val="00836A4D"/>
    <w:rsid w:val="0084423A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F5C26"/>
    <w:rsid w:val="00B0730A"/>
    <w:rsid w:val="00B84685"/>
    <w:rsid w:val="00B90C31"/>
    <w:rsid w:val="00BA20B6"/>
    <w:rsid w:val="00BA3336"/>
    <w:rsid w:val="00BA42EA"/>
    <w:rsid w:val="00BA77F9"/>
    <w:rsid w:val="00BE1DDA"/>
    <w:rsid w:val="00BE3D8B"/>
    <w:rsid w:val="00C0124B"/>
    <w:rsid w:val="00C03E5C"/>
    <w:rsid w:val="00C11B1D"/>
    <w:rsid w:val="00C50E96"/>
    <w:rsid w:val="00C77841"/>
    <w:rsid w:val="00C821B1"/>
    <w:rsid w:val="00C86B86"/>
    <w:rsid w:val="00CD17C4"/>
    <w:rsid w:val="00CE4981"/>
    <w:rsid w:val="00CF0C2D"/>
    <w:rsid w:val="00CF7333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261</TotalTime>
  <Pages>4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38</cp:revision>
  <dcterms:created xsi:type="dcterms:W3CDTF">2024-06-06T08:07:00Z</dcterms:created>
  <dcterms:modified xsi:type="dcterms:W3CDTF">2024-12-24T06:59:00Z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