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81EA433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728F0F92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2856,</w:t>
      </w:r>
      <w:proofErr w:type="gramStart"/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90 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</w:t>
      </w:r>
      <w:proofErr w:type="gram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prodotti informatici</w:t>
      </w:r>
    </w:p>
    <w:p w14:paraId="254E3E56" w14:textId="0CD19763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443603" w:rsidRPr="00443603">
        <w:rPr>
          <w:rFonts w:ascii="Times New Roman" w:eastAsia="Times New Roman" w:hAnsi="Times New Roman"/>
          <w:b/>
          <w:sz w:val="24"/>
          <w:szCs w:val="24"/>
          <w:lang w:eastAsia="it-IT"/>
        </w:rPr>
        <w:t>B4EF50B650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26C40B91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Ianniruberto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prodotti informatici vari come da 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agli atti, per le esigenze relative al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le attività di ricerca da condurre nell’ambito del progetto </w:t>
      </w:r>
      <w:r w:rsidR="00443603" w:rsidRP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HORIZON-MSCA-2022-ReBond-IANNIRUBERTO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33988A1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</w:t>
      </w:r>
      <w:proofErr w:type="gram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nelle convenzione</w:t>
      </w:r>
      <w:proofErr w:type="gram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Consip attive;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286B0B4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Tecno Office Global 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76DA8B1F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4905719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Tecno Office Global 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2856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9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CAE037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TECNO OFFICE GLOBAL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2856,90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9A029A" w14:textId="323B0EBB" w:rsidR="004D1086" w:rsidRDefault="00A2341D" w:rsidP="0052238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443603" w:rsidRP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HORIZON-MSCA-2022-ReBond-IANNIRUBERTO</w:t>
      </w:r>
      <w:r w:rsidR="00443603" w:rsidRP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9EC1A32" w14:textId="77777777" w:rsidR="00443603" w:rsidRPr="00443603" w:rsidRDefault="00443603" w:rsidP="00443603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B4534A" w14:textId="77777777" w:rsidR="00443603" w:rsidRPr="00443603" w:rsidRDefault="00443603" w:rsidP="00443603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7B9599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Ianniruberto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2B60D" w14:textId="77777777" w:rsidR="006C419A" w:rsidRDefault="006C419A" w:rsidP="004D7924">
      <w:pPr>
        <w:spacing w:after="0" w:line="240" w:lineRule="auto"/>
      </w:pPr>
      <w:r>
        <w:separator/>
      </w:r>
    </w:p>
  </w:endnote>
  <w:endnote w:type="continuationSeparator" w:id="0">
    <w:p w14:paraId="17E813F5" w14:textId="77777777" w:rsidR="006C419A" w:rsidRDefault="006C419A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4C125" w14:textId="77777777" w:rsidR="006C419A" w:rsidRDefault="006C419A" w:rsidP="004D7924">
      <w:pPr>
        <w:spacing w:after="0" w:line="240" w:lineRule="auto"/>
      </w:pPr>
      <w:r>
        <w:separator/>
      </w:r>
    </w:p>
  </w:footnote>
  <w:footnote w:type="continuationSeparator" w:id="0">
    <w:p w14:paraId="29D7B7D3" w14:textId="77777777" w:rsidR="006C419A" w:rsidRDefault="006C419A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D3FE5"/>
    <w:rsid w:val="003E27E8"/>
    <w:rsid w:val="003F50D2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252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36</cp:revision>
  <dcterms:created xsi:type="dcterms:W3CDTF">2024-06-06T08:07:00Z</dcterms:created>
  <dcterms:modified xsi:type="dcterms:W3CDTF">2024-12-24T06:33:00Z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