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0F7E0FD3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="004D1086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16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1E6879CC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2C451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4D1086">
        <w:rPr>
          <w:rFonts w:ascii="Times New Roman" w:eastAsia="Times New Roman" w:hAnsi="Times New Roman"/>
          <w:b/>
          <w:sz w:val="24"/>
          <w:szCs w:val="24"/>
          <w:lang w:eastAsia="it-IT"/>
        </w:rPr>
        <w:t>500,00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 </w:t>
      </w:r>
      <w:r w:rsidR="004D1086">
        <w:rPr>
          <w:rFonts w:ascii="Times New Roman" w:eastAsia="Times New Roman" w:hAnsi="Times New Roman"/>
          <w:b/>
          <w:sz w:val="24"/>
          <w:szCs w:val="24"/>
          <w:lang w:eastAsia="it-IT"/>
        </w:rPr>
        <w:t>riparazione sistemi informatici</w:t>
      </w:r>
    </w:p>
    <w:p w14:paraId="254E3E56" w14:textId="3BE0DF88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4D1086" w:rsidRPr="004D1086">
        <w:rPr>
          <w:rFonts w:ascii="Times New Roman" w:eastAsia="Times New Roman" w:hAnsi="Times New Roman"/>
          <w:b/>
          <w:sz w:val="24"/>
          <w:szCs w:val="24"/>
          <w:lang w:eastAsia="it-IT"/>
        </w:rPr>
        <w:t>B4D46C105D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6D47DA7" w14:textId="68D8D323" w:rsidR="00A410B0" w:rsidRPr="003D2044" w:rsidRDefault="00A410B0" w:rsidP="00A410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Prof. </w:t>
      </w:r>
      <w:proofErr w:type="spellStart"/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</w:t>
      </w:r>
      <w:r w:rsidR="004D1086" w:rsidRPr="004D1086">
        <w:rPr>
          <w:rFonts w:ascii="Times New Roman" w:eastAsia="Times New Roman" w:hAnsi="Times New Roman"/>
          <w:b/>
          <w:sz w:val="24"/>
          <w:szCs w:val="24"/>
          <w:lang w:eastAsia="it-IT"/>
        </w:rPr>
        <w:t>servizio</w:t>
      </w:r>
      <w:r w:rsidRPr="004D10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 </w:t>
      </w:r>
      <w:r w:rsidR="004D1086" w:rsidRPr="004D1086">
        <w:rPr>
          <w:rFonts w:ascii="Times New Roman" w:eastAsia="Times New Roman" w:hAnsi="Times New Roman"/>
          <w:b/>
          <w:sz w:val="24"/>
          <w:szCs w:val="24"/>
          <w:lang w:eastAsia="it-IT"/>
        </w:rPr>
        <w:t>Manutenzione ed implementazione dei sistemi informatici di laboratorio</w:t>
      </w:r>
      <w:r w:rsidR="004D1086" w:rsidRPr="004D10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4D1086" w:rsidRPr="004D10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4 PC Desktop Windows 1 Notebook Toshiba 1 Stampante Brother </w:t>
      </w:r>
      <w:r w:rsidR="004D1086" w:rsidRPr="004D10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e riparazione di </w:t>
      </w:r>
      <w:r w:rsidR="004D1086" w:rsidRPr="004D10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2 UPS </w:t>
      </w:r>
      <w:proofErr w:type="spellStart"/>
      <w:r w:rsidR="004D1086" w:rsidRPr="004D1086">
        <w:rPr>
          <w:rFonts w:ascii="Times New Roman" w:eastAsia="Times New Roman" w:hAnsi="Times New Roman"/>
          <w:b/>
          <w:sz w:val="24"/>
          <w:szCs w:val="24"/>
          <w:lang w:eastAsia="it-IT"/>
        </w:rPr>
        <w:t>Metasystem</w:t>
      </w:r>
      <w:r w:rsidRPr="004D1086">
        <w:rPr>
          <w:rFonts w:ascii="Times New Roman" w:eastAsia="Times New Roman" w:hAnsi="Times New Roman"/>
          <w:b/>
          <w:sz w:val="24"/>
          <w:szCs w:val="24"/>
          <w:lang w:eastAsia="it-IT"/>
        </w:rPr>
        <w:t>per</w:t>
      </w:r>
      <w:proofErr w:type="spellEnd"/>
      <w:r w:rsidR="004D1086" w:rsidRPr="004D1086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le attività di ricerca da condurre nell’ambito del progetto </w:t>
      </w:r>
      <w:r w:rsidR="004D1086" w:rsidRP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RIASS-ECON-2021-SUPER-SALATINO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8F2E907" w14:textId="77777777" w:rsidR="00066E06" w:rsidRPr="002C4516" w:rsidRDefault="00066E06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6028B651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8A38E4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1AB5674F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7E553302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 seguito di indagine di mercato informale, mediante l’acquisizione di </w:t>
      </w:r>
      <w:r w:rsidR="00A410B0">
        <w:rPr>
          <w:rFonts w:ascii="Times New Roman" w:eastAsia="Times New Roman" w:hAnsi="Times New Roman"/>
          <w:bCs/>
          <w:sz w:val="24"/>
          <w:szCs w:val="24"/>
          <w:lang w:eastAsia="it-IT"/>
        </w:rPr>
        <w:t>due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preventivi, è stato individuato il fornitore 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Gisa Elettronica </w:t>
      </w:r>
      <w:proofErr w:type="spellStart"/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14D18BBD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4912033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Gisa elettronica srl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1500,00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Pr="00B90C31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72CC77C6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Gisa </w:t>
      </w:r>
      <w:proofErr w:type="gramStart"/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Elettronica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proofErr w:type="gramEnd"/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1500,00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095916E" w14:textId="3F96BD01" w:rsidR="00A410B0" w:rsidRDefault="00A2341D" w:rsidP="00B10F39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15F6" w:rsidRPr="001C15F6">
        <w:t xml:space="preserve"> </w:t>
      </w:r>
      <w:r w:rsidR="004D1086" w:rsidRP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RIASS-ECON-2021-SUPER-SALATINO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169A029A" w14:textId="77777777" w:rsidR="004D1086" w:rsidRPr="004D1086" w:rsidRDefault="004D1086" w:rsidP="004D108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450856F4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Prof.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BD881" w14:textId="77777777" w:rsidR="00823365" w:rsidRDefault="00823365" w:rsidP="004D7924">
      <w:pPr>
        <w:spacing w:after="0" w:line="240" w:lineRule="auto"/>
      </w:pPr>
      <w:r>
        <w:separator/>
      </w:r>
    </w:p>
  </w:endnote>
  <w:endnote w:type="continuationSeparator" w:id="0">
    <w:p w14:paraId="4FC2DF11" w14:textId="77777777" w:rsidR="00823365" w:rsidRDefault="00823365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790EA3" w14:textId="77777777" w:rsidR="00823365" w:rsidRDefault="00823365" w:rsidP="004D7924">
      <w:pPr>
        <w:spacing w:after="0" w:line="240" w:lineRule="auto"/>
      </w:pPr>
      <w:r>
        <w:separator/>
      </w:r>
    </w:p>
  </w:footnote>
  <w:footnote w:type="continuationSeparator" w:id="0">
    <w:p w14:paraId="11B5E386" w14:textId="77777777" w:rsidR="00823365" w:rsidRDefault="00823365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156E1"/>
    <w:rsid w:val="002362DE"/>
    <w:rsid w:val="00236EA9"/>
    <w:rsid w:val="00253E6A"/>
    <w:rsid w:val="00264F77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663CE"/>
    <w:rsid w:val="00374044"/>
    <w:rsid w:val="00391327"/>
    <w:rsid w:val="003B614E"/>
    <w:rsid w:val="003D2044"/>
    <w:rsid w:val="003E27E8"/>
    <w:rsid w:val="003F50D2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C09BF"/>
    <w:rsid w:val="006D537E"/>
    <w:rsid w:val="006E2605"/>
    <w:rsid w:val="006E59A0"/>
    <w:rsid w:val="00705735"/>
    <w:rsid w:val="00710CE6"/>
    <w:rsid w:val="00732CB3"/>
    <w:rsid w:val="00732D7C"/>
    <w:rsid w:val="007336C3"/>
    <w:rsid w:val="00754687"/>
    <w:rsid w:val="00772610"/>
    <w:rsid w:val="007900E5"/>
    <w:rsid w:val="007B6997"/>
    <w:rsid w:val="007C026F"/>
    <w:rsid w:val="007E6B6D"/>
    <w:rsid w:val="007F24AC"/>
    <w:rsid w:val="0080125F"/>
    <w:rsid w:val="0080137B"/>
    <w:rsid w:val="00823365"/>
    <w:rsid w:val="00836A4D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47D83"/>
    <w:rsid w:val="009526A3"/>
    <w:rsid w:val="00970798"/>
    <w:rsid w:val="00970EDB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F5C26"/>
    <w:rsid w:val="00B0730A"/>
    <w:rsid w:val="00B84685"/>
    <w:rsid w:val="00B90C31"/>
    <w:rsid w:val="00BA20B6"/>
    <w:rsid w:val="00BA3336"/>
    <w:rsid w:val="00BA42EA"/>
    <w:rsid w:val="00BA77F9"/>
    <w:rsid w:val="00BE3D8B"/>
    <w:rsid w:val="00C0124B"/>
    <w:rsid w:val="00C03E5C"/>
    <w:rsid w:val="00C11B1D"/>
    <w:rsid w:val="00C50E96"/>
    <w:rsid w:val="00C77841"/>
    <w:rsid w:val="00C821B1"/>
    <w:rsid w:val="00C86B86"/>
    <w:rsid w:val="00CE4981"/>
    <w:rsid w:val="00CF0C2D"/>
    <w:rsid w:val="00CF7333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27D84"/>
    <w:rsid w:val="00E36EA7"/>
    <w:rsid w:val="00E533B7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245</TotalTime>
  <Pages>4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35</cp:revision>
  <dcterms:created xsi:type="dcterms:W3CDTF">2024-06-06T08:07:00Z</dcterms:created>
  <dcterms:modified xsi:type="dcterms:W3CDTF">2024-12-17T16:14:00Z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