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A4F14B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970EDB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970EDB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ABB9A9D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70EDB">
        <w:rPr>
          <w:rFonts w:ascii="Times New Roman" w:eastAsia="Times New Roman" w:hAnsi="Times New Roman"/>
          <w:b/>
          <w:sz w:val="24"/>
          <w:szCs w:val="24"/>
          <w:lang w:eastAsia="it-IT"/>
        </w:rPr>
        <w:t>7102,78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970ED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ripristino locali </w:t>
      </w:r>
    </w:p>
    <w:p w14:paraId="254E3E56" w14:textId="1E813BF8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970EDB" w:rsidRPr="00970EDB">
        <w:rPr>
          <w:rFonts w:ascii="Times New Roman" w:eastAsia="Times New Roman" w:hAnsi="Times New Roman"/>
          <w:b/>
          <w:sz w:val="24"/>
          <w:szCs w:val="24"/>
          <w:lang w:eastAsia="it-IT"/>
        </w:rPr>
        <w:t>B4AE5589A7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1200A3A" w14:textId="5FCBE7AB" w:rsidR="00647EB4" w:rsidRPr="003D2044" w:rsidRDefault="00647EB4" w:rsidP="00647E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 di stuccatura e tinteggiatura dei locali ex deposito CNR </w:t>
      </w:r>
      <w:r w:rsidR="00970EDB" w:rsidRP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1I093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ubicati al piano seminterrato del DICMAPI, con interventi di ripristino (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come da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agli atti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);</w:t>
      </w:r>
    </w:p>
    <w:p w14:paraId="700E5280" w14:textId="65352963" w:rsidR="00DF2E8E" w:rsidRPr="00DF2E8E" w:rsidRDefault="00DF2E8E" w:rsidP="00DF2E8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F2E8E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5B404EDA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Russo Geometra Enrico </w:t>
      </w:r>
      <w:proofErr w:type="spellStart"/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10A01020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4888857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Russo Geometra Enrico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7102,78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6240364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Russo Geometra Enrico </w:t>
      </w:r>
      <w:proofErr w:type="spellStart"/>
      <w:proofErr w:type="gramStart"/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7102,78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B7F1262" w14:textId="2A8C1132" w:rsidR="00DF2E8E" w:rsidRPr="00647EB4" w:rsidRDefault="00A2341D" w:rsidP="00CB0CEC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647EB4" w:rsidRP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RIASS-ECON-2023-SENSO-DANNA;</w:t>
      </w:r>
    </w:p>
    <w:p w14:paraId="60E565CB" w14:textId="77777777" w:rsidR="00DF2E8E" w:rsidRPr="00DF2E8E" w:rsidRDefault="00DF2E8E" w:rsidP="00DF2E8E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2E7726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/servizio. a Piscitelli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</w:t>
      </w:r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>P.T.A.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675AD" w14:textId="77777777" w:rsidR="009B0878" w:rsidRDefault="009B0878" w:rsidP="004D7924">
      <w:pPr>
        <w:spacing w:after="0" w:line="240" w:lineRule="auto"/>
      </w:pPr>
      <w:r>
        <w:separator/>
      </w:r>
    </w:p>
  </w:endnote>
  <w:endnote w:type="continuationSeparator" w:id="0">
    <w:p w14:paraId="39D29C47" w14:textId="77777777" w:rsidR="009B0878" w:rsidRDefault="009B087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85FAD" w14:textId="77777777" w:rsidR="009B0878" w:rsidRDefault="009B0878" w:rsidP="004D7924">
      <w:pPr>
        <w:spacing w:after="0" w:line="240" w:lineRule="auto"/>
      </w:pPr>
      <w:r>
        <w:separator/>
      </w:r>
    </w:p>
  </w:footnote>
  <w:footnote w:type="continuationSeparator" w:id="0">
    <w:p w14:paraId="7711437B" w14:textId="77777777" w:rsidR="009B0878" w:rsidRDefault="009B087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E27E8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B6997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229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32</cp:revision>
  <dcterms:created xsi:type="dcterms:W3CDTF">2024-06-06T08:07:00Z</dcterms:created>
  <dcterms:modified xsi:type="dcterms:W3CDTF">2024-12-11T20:34:00Z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