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5D3E3AC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1D4F18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20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8092454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D4F18">
        <w:rPr>
          <w:rFonts w:ascii="Times New Roman" w:eastAsia="Times New Roman" w:hAnsi="Times New Roman"/>
          <w:b/>
          <w:sz w:val="24"/>
          <w:szCs w:val="24"/>
          <w:lang w:eastAsia="it-IT"/>
        </w:rPr>
        <w:t>2405,36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D4F18">
        <w:rPr>
          <w:rFonts w:ascii="Times New Roman" w:eastAsia="Times New Roman" w:hAnsi="Times New Roman"/>
          <w:b/>
          <w:sz w:val="24"/>
          <w:szCs w:val="24"/>
          <w:lang w:eastAsia="it-IT"/>
        </w:rPr>
        <w:t>gas tecnici</w:t>
      </w:r>
    </w:p>
    <w:p w14:paraId="254E3E56" w14:textId="28C9916B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B44B3741C4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7B88956" w14:textId="31D165CF" w:rsidR="00590630" w:rsidRPr="003D2044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Cardone M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la fornitura di</w:t>
      </w:r>
      <w:r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gas tecnici, in particolare, n.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2 </w:t>
      </w:r>
      <w:r w:rsidR="003D2044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elio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 He ) 5.5 - bombola 40l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n. 2 argon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( Ar ) 5.0 - bombola 40l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, n. 1</w:t>
      </w:r>
      <w:r w:rsidR="001D4F18" w:rsidRPr="001D4F18">
        <w:rPr>
          <w:b/>
        </w:rPr>
        <w:t xml:space="preserve">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anidride carbonica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 CO2 ) 4.8 - bombola 40l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, n. 2</w:t>
      </w:r>
      <w:r w:rsidR="001D4F18" w:rsidRPr="001D4F18">
        <w:rPr>
          <w:b/>
        </w:rPr>
        <w:t xml:space="preserve">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idrogeno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 H2 ) 5.0 - bombola 40l 2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, n. 1 metano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 CH4 ) 4.5 - bombola 40l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n. 1 riduttore RSD2S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400/15 AR HE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n. 1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RSD2S 400/15 H2 CH4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n. 1</w:t>
      </w:r>
      <w:r w:rsidR="001D4F18" w:rsidRPr="001D4F18">
        <w:rPr>
          <w:b/>
        </w:rPr>
        <w:t xml:space="preserve"> </w:t>
      </w:r>
      <w:r w:rsidR="001D4F18"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>RSD2S 400/15 CO2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per le attività di ricerca da condurre nell’ambito del progetto </w:t>
      </w:r>
      <w:r w:rsidR="001D4F18"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MISE-2022-ETICA-CARDONE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</w:p>
    <w:p w14:paraId="3311F15D" w14:textId="77777777" w:rsidR="00590630" w:rsidRDefault="00590630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19CF1316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3367FFB2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informale, mediante l’acquisizione di due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preventivi, è stato individuato il fornitore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SIAD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, 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6EDD1C34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1D4F18"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4796508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SIAD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2405,36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650F69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SIAD </w:t>
      </w:r>
      <w:proofErr w:type="spellStart"/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SpA</w:t>
      </w:r>
      <w:proofErr w:type="spellEnd"/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2405,36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F4EC4" w14:textId="5331C796" w:rsidR="00754687" w:rsidRDefault="00A2341D" w:rsidP="00376C15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1C15F6"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MISE-2022-ETICA-CARDONE</w:t>
      </w:r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  <w:r w:rsidR="001C3DC6" w:rsidRPr="001C3DC6">
        <w:t xml:space="preserve"> </w:t>
      </w:r>
    </w:p>
    <w:p w14:paraId="4D8BE2B2" w14:textId="77777777" w:rsidR="001C15F6" w:rsidRPr="001C15F6" w:rsidRDefault="001C15F6" w:rsidP="001C15F6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B44A1D" w14:textId="77777777" w:rsidR="001C15F6" w:rsidRPr="001C15F6" w:rsidRDefault="001C15F6" w:rsidP="001C15F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7C5010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al Prof. Lancia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CA7F2" w14:textId="77777777" w:rsidR="002D6755" w:rsidRDefault="002D6755" w:rsidP="004D7924">
      <w:pPr>
        <w:spacing w:after="0" w:line="240" w:lineRule="auto"/>
      </w:pPr>
      <w:r>
        <w:separator/>
      </w:r>
    </w:p>
  </w:endnote>
  <w:endnote w:type="continuationSeparator" w:id="0">
    <w:p w14:paraId="33E60549" w14:textId="77777777" w:rsidR="002D6755" w:rsidRDefault="002D6755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E1799" w14:textId="77777777" w:rsidR="002D6755" w:rsidRDefault="002D6755" w:rsidP="004D7924">
      <w:pPr>
        <w:spacing w:after="0" w:line="240" w:lineRule="auto"/>
      </w:pPr>
      <w:r>
        <w:separator/>
      </w:r>
    </w:p>
  </w:footnote>
  <w:footnote w:type="continuationSeparator" w:id="0">
    <w:p w14:paraId="6B83B852" w14:textId="77777777" w:rsidR="002D6755" w:rsidRDefault="002D6755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D6755"/>
    <w:rsid w:val="002E2022"/>
    <w:rsid w:val="00315EA3"/>
    <w:rsid w:val="003327A3"/>
    <w:rsid w:val="003663CE"/>
    <w:rsid w:val="00374044"/>
    <w:rsid w:val="003B614E"/>
    <w:rsid w:val="003D2044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A832CA"/>
    <w:rsid w:val="00B0730A"/>
    <w:rsid w:val="00B84685"/>
    <w:rsid w:val="00B90C31"/>
    <w:rsid w:val="00BA20B6"/>
    <w:rsid w:val="00BA3336"/>
    <w:rsid w:val="00BA42EA"/>
    <w:rsid w:val="00BA77F9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203</TotalTime>
  <Pages>4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27</cp:revision>
  <dcterms:created xsi:type="dcterms:W3CDTF">2024-06-06T08:07:00Z</dcterms:created>
  <dcterms:modified xsi:type="dcterms:W3CDTF">2024-11-20T12:41:00Z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