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5BB70AC4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A375C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670496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="00347908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C675E7">
        <w:rPr>
          <w:rFonts w:ascii="Times New Roman" w:eastAsia="Times New Roman" w:hAnsi="Times New Roman"/>
          <w:b/>
          <w:sz w:val="24"/>
          <w:szCs w:val="24"/>
          <w:lang w:eastAsia="it-IT"/>
        </w:rPr>
        <w:t>18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C675E7">
        <w:rPr>
          <w:rFonts w:ascii="Times New Roman" w:eastAsia="Times New Roman" w:hAnsi="Times New Roman"/>
          <w:b/>
          <w:sz w:val="24"/>
          <w:szCs w:val="24"/>
          <w:lang w:eastAsia="it-IT"/>
        </w:rPr>
        <w:t>11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695CEBE6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347908">
        <w:rPr>
          <w:rFonts w:ascii="Times New Roman" w:eastAsia="Times New Roman" w:hAnsi="Times New Roman"/>
          <w:b/>
          <w:sz w:val="24"/>
          <w:szCs w:val="24"/>
          <w:lang w:eastAsia="it-IT"/>
        </w:rPr>
        <w:t>1480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>,00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347908">
        <w:rPr>
          <w:rFonts w:ascii="Times New Roman" w:eastAsia="Times New Roman" w:hAnsi="Times New Roman"/>
          <w:b/>
          <w:sz w:val="24"/>
          <w:szCs w:val="24"/>
          <w:lang w:eastAsia="it-IT"/>
        </w:rPr>
        <w:t>corso di aggiornamento</w:t>
      </w:r>
    </w:p>
    <w:p w14:paraId="254E3E56" w14:textId="10FE35B3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347908" w:rsidRPr="00347908">
        <w:rPr>
          <w:rFonts w:ascii="Times New Roman" w:eastAsia="Times New Roman" w:hAnsi="Times New Roman"/>
          <w:b/>
          <w:sz w:val="24"/>
          <w:szCs w:val="24"/>
          <w:lang w:eastAsia="it-IT"/>
        </w:rPr>
        <w:t>B452C10970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C5DD8A2" w14:textId="153D4CAC" w:rsidR="001F718C" w:rsidRPr="001F718C" w:rsidRDefault="001F718C" w:rsidP="001F718C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F718C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PREMESSO </w:t>
      </w:r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 vi è l’esigenza di effettuare formazione specifica per il personale tecnico amministrativo di questo dipartimento, come da richiesta del Dott. Emmi, Capo dell’Ufficio </w:t>
      </w:r>
      <w:proofErr w:type="spellStart"/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>Contabilita</w:t>
      </w:r>
      <w:proofErr w:type="spellEnd"/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e Bilancio</w:t>
      </w:r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e che è necessario attivare la relativa procedura d’acquisto; </w:t>
      </w:r>
    </w:p>
    <w:p w14:paraId="174CB3D1" w14:textId="3CDE847F" w:rsidR="001F718C" w:rsidRPr="001F718C" w:rsidRDefault="001F718C" w:rsidP="001F718C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F718C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 la ditta Tempo </w:t>
      </w:r>
      <w:proofErr w:type="spellStart"/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propone un corso di formazione i cui argomenti corrispondono alle esigenze formative richieste</w:t>
      </w:r>
      <w:r w:rsidR="00A32BAB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C671820" w14:textId="32307FC8" w:rsidR="001F718C" w:rsidRDefault="001F718C" w:rsidP="001F718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F718C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corso di formazione teorico-pratico si terrà a Napoli il </w:t>
      </w:r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>10-11-12</w:t>
      </w:r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dicembre 202</w:t>
      </w:r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>4</w:t>
      </w:r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presso l’Hotel </w:t>
      </w:r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>Mediterraneo</w:t>
      </w:r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 verter</w:t>
      </w:r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>à</w:t>
      </w:r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sui seguenti argomenti: </w:t>
      </w:r>
      <w:proofErr w:type="gramStart"/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“ </w:t>
      </w:r>
      <w:r w:rsidRPr="001F718C">
        <w:rPr>
          <w:rFonts w:ascii="Times New Roman" w:eastAsia="Times New Roman" w:hAnsi="Times New Roman"/>
          <w:bCs/>
          <w:i/>
          <w:iCs/>
          <w:sz w:val="24"/>
          <w:szCs w:val="24"/>
          <w:lang w:eastAsia="it-IT"/>
        </w:rPr>
        <w:t>La</w:t>
      </w:r>
      <w:proofErr w:type="gramEnd"/>
      <w:r w:rsidRPr="001F718C">
        <w:rPr>
          <w:rFonts w:ascii="Times New Roman" w:eastAsia="Times New Roman" w:hAnsi="Times New Roman"/>
          <w:bCs/>
          <w:i/>
          <w:iCs/>
          <w:sz w:val="24"/>
          <w:szCs w:val="24"/>
          <w:lang w:eastAsia="it-IT"/>
        </w:rPr>
        <w:t xml:space="preserve"> fase di affidamento ed esecuzione dei contratti. Il RUP. I pagamenti </w:t>
      </w:r>
      <w:proofErr w:type="spellStart"/>
      <w:r w:rsidRPr="001F718C">
        <w:rPr>
          <w:rFonts w:ascii="Times New Roman" w:eastAsia="Times New Roman" w:hAnsi="Times New Roman"/>
          <w:bCs/>
          <w:i/>
          <w:iCs/>
          <w:sz w:val="24"/>
          <w:szCs w:val="24"/>
          <w:lang w:eastAsia="it-IT"/>
        </w:rPr>
        <w:t>dell</w:t>
      </w:r>
      <w:proofErr w:type="spellEnd"/>
      <w:r w:rsidRPr="001F718C">
        <w:rPr>
          <w:rFonts w:ascii="Times New Roman" w:eastAsia="Times New Roman" w:hAnsi="Times New Roman"/>
          <w:bCs/>
          <w:i/>
          <w:iCs/>
          <w:sz w:val="24"/>
          <w:szCs w:val="24"/>
          <w:lang w:eastAsia="it-IT"/>
        </w:rPr>
        <w:t xml:space="preserve"> PA. La comunicazione efficace</w:t>
      </w:r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>”</w:t>
      </w:r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4CE3AC8" w14:textId="77777777" w:rsidR="001F718C" w:rsidRPr="001F718C" w:rsidRDefault="001F718C" w:rsidP="001F718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DE795C9" w14:textId="77777777" w:rsidR="00A32BAB" w:rsidRDefault="00A2341D" w:rsidP="00A32BA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  <w:r w:rsidR="00A32BAB" w:rsidRPr="00A32BAB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</w:p>
    <w:p w14:paraId="5E62858F" w14:textId="77777777" w:rsidR="00A32BAB" w:rsidRDefault="00A32BAB" w:rsidP="00A32BA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402D9F7B" w14:textId="386A3AE7" w:rsidR="00A32BAB" w:rsidRPr="001F4C4E" w:rsidRDefault="00A32BAB" w:rsidP="00A32BA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funzionale alle esigenze della gestione amministrativo-contabile del Dipartimento;</w:t>
      </w:r>
    </w:p>
    <w:p w14:paraId="77374FF1" w14:textId="314BFFE9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44FADE" w14:textId="4BFB17C4" w:rsidR="00C675E7" w:rsidRPr="009A3E35" w:rsidRDefault="00C675E7" w:rsidP="00C675E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9A3E3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ACCERTATO </w:t>
      </w:r>
      <w:r w:rsidRP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>che, alla data dell'adozione del presente provvedimento, per il bene/servizio richiesto non sono attive Convenzioni Consip</w:t>
      </w:r>
      <w:r w:rsidR="00670496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6C703363" w14:textId="627FD849" w:rsidR="008414D3" w:rsidRPr="008414D3" w:rsidRDefault="00670496" w:rsidP="008414D3">
      <w:pPr>
        <w:pStyle w:val="NormaleWeb"/>
        <w:jc w:val="both"/>
        <w:rPr>
          <w:bCs/>
        </w:rPr>
      </w:pPr>
      <w:r w:rsidRPr="001F718C">
        <w:rPr>
          <w:b/>
        </w:rPr>
        <w:t>CONSIDERATO</w:t>
      </w:r>
      <w:r w:rsidRPr="001F718C">
        <w:rPr>
          <w:bCs/>
        </w:rPr>
        <w:t xml:space="preserve"> </w:t>
      </w:r>
      <w:r w:rsidRPr="00670496">
        <w:rPr>
          <w:bCs/>
        </w:rPr>
        <w:t>che è stato individuato</w:t>
      </w:r>
      <w:r w:rsidR="001F718C">
        <w:rPr>
          <w:bCs/>
        </w:rPr>
        <w:t xml:space="preserve"> via web</w:t>
      </w:r>
      <w:r w:rsidR="006666DC">
        <w:rPr>
          <w:bCs/>
        </w:rPr>
        <w:t xml:space="preserve">, </w:t>
      </w:r>
      <w:r w:rsidRPr="00670496">
        <w:rPr>
          <w:bCs/>
        </w:rPr>
        <w:t>per l’affidamento in oggetto</w:t>
      </w:r>
      <w:r w:rsidR="006666DC">
        <w:rPr>
          <w:bCs/>
        </w:rPr>
        <w:t>,</w:t>
      </w:r>
      <w:r w:rsidRPr="00670496">
        <w:rPr>
          <w:bCs/>
        </w:rPr>
        <w:t xml:space="preserve"> </w:t>
      </w:r>
      <w:r w:rsidR="00347908">
        <w:rPr>
          <w:bCs/>
        </w:rPr>
        <w:t xml:space="preserve">la ditta Tempo </w:t>
      </w:r>
      <w:proofErr w:type="spellStart"/>
      <w:proofErr w:type="gramStart"/>
      <w:r w:rsidR="00347908">
        <w:rPr>
          <w:bCs/>
        </w:rPr>
        <w:t>srl</w:t>
      </w:r>
      <w:proofErr w:type="spellEnd"/>
      <w:r w:rsidR="00347908">
        <w:rPr>
          <w:bCs/>
        </w:rPr>
        <w:t xml:space="preserve"> </w:t>
      </w:r>
      <w:r w:rsidRPr="00670496">
        <w:rPr>
          <w:bCs/>
        </w:rPr>
        <w:t xml:space="preserve"> </w:t>
      </w:r>
      <w:r w:rsidR="008414D3" w:rsidRPr="008414D3">
        <w:rPr>
          <w:bCs/>
        </w:rPr>
        <w:t>società</w:t>
      </w:r>
      <w:proofErr w:type="gramEnd"/>
      <w:r w:rsidR="008414D3" w:rsidRPr="008414D3">
        <w:rPr>
          <w:bCs/>
        </w:rPr>
        <w:t xml:space="preserve"> operante nel settore della formazione e dello sviluppo di</w:t>
      </w:r>
      <w:r w:rsidR="008414D3">
        <w:rPr>
          <w:bCs/>
        </w:rPr>
        <w:t xml:space="preserve"> </w:t>
      </w:r>
      <w:r w:rsidR="008414D3" w:rsidRPr="008414D3">
        <w:rPr>
          <w:bCs/>
        </w:rPr>
        <w:t>programmi formativi diretti ai funzionari, dirigenti e dipendenti delle Pubbliche</w:t>
      </w:r>
      <w:r w:rsidR="008414D3">
        <w:rPr>
          <w:bCs/>
        </w:rPr>
        <w:t xml:space="preserve"> Amministrazioni;</w:t>
      </w:r>
    </w:p>
    <w:p w14:paraId="7127B653" w14:textId="293D52D9" w:rsidR="00670496" w:rsidRPr="006666DC" w:rsidRDefault="006666DC" w:rsidP="00C0124B">
      <w:pPr>
        <w:pStyle w:val="NormaleWeb"/>
        <w:jc w:val="both"/>
        <w:rPr>
          <w:bCs/>
        </w:rPr>
      </w:pPr>
      <w:r w:rsidRPr="006666DC">
        <w:rPr>
          <w:b/>
        </w:rPr>
        <w:lastRenderedPageBreak/>
        <w:t>VISTO</w:t>
      </w:r>
      <w:r w:rsidRPr="006666DC">
        <w:rPr>
          <w:bCs/>
        </w:rPr>
        <w:t xml:space="preserve"> il preventivo di spesa</w:t>
      </w:r>
      <w:r>
        <w:rPr>
          <w:bCs/>
        </w:rPr>
        <w:t>,</w:t>
      </w:r>
      <w:r w:rsidRPr="006666DC">
        <w:rPr>
          <w:bCs/>
        </w:rPr>
        <w:t xml:space="preserve"> fornito dal</w:t>
      </w:r>
      <w:r w:rsidR="00A32BAB">
        <w:rPr>
          <w:bCs/>
        </w:rPr>
        <w:t>l’</w:t>
      </w:r>
      <w:r w:rsidR="001F718C">
        <w:rPr>
          <w:bCs/>
        </w:rPr>
        <w:t>operatore</w:t>
      </w:r>
      <w:r w:rsidRPr="006666DC">
        <w:rPr>
          <w:bCs/>
        </w:rPr>
        <w:t xml:space="preserve"> predetto</w:t>
      </w:r>
      <w:r>
        <w:rPr>
          <w:bCs/>
        </w:rPr>
        <w:t>,</w:t>
      </w:r>
      <w:r w:rsidRPr="006666DC">
        <w:rPr>
          <w:bCs/>
        </w:rPr>
        <w:t xml:space="preserve"> pari a €</w:t>
      </w:r>
      <w:r w:rsidR="001F718C">
        <w:rPr>
          <w:bCs/>
        </w:rPr>
        <w:t xml:space="preserve"> 1480</w:t>
      </w:r>
      <w:r w:rsidRPr="006666DC">
        <w:rPr>
          <w:bCs/>
        </w:rPr>
        <w:t xml:space="preserve">,00 </w:t>
      </w:r>
      <w:r w:rsidR="001F718C">
        <w:rPr>
          <w:bCs/>
        </w:rPr>
        <w:t>esente iva;</w:t>
      </w:r>
    </w:p>
    <w:p w14:paraId="049E3D76" w14:textId="3AB948B9" w:rsidR="00A2341D" w:rsidRDefault="00A2341D" w:rsidP="00C0124B">
      <w:pPr>
        <w:pStyle w:val="NormaleWeb"/>
        <w:jc w:val="both"/>
        <w:rPr>
          <w:bCs/>
        </w:rPr>
      </w:pPr>
      <w:r w:rsidRPr="00A2341D">
        <w:rPr>
          <w:b/>
        </w:rPr>
        <w:t>RITENUTA</w:t>
      </w:r>
      <w:r w:rsidRPr="00A2341D">
        <w:rPr>
          <w:bCs/>
        </w:rPr>
        <w:t xml:space="preserve"> congrua e rispondente alle esigenze dell’Amministrazione l’offerta di cui sopra;</w:t>
      </w:r>
    </w:p>
    <w:p w14:paraId="56D9E666" w14:textId="6ABBCA39" w:rsidR="006666DC" w:rsidRDefault="006666DC" w:rsidP="006666D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654AFDC2" w14:textId="77777777" w:rsidR="00DF055B" w:rsidRDefault="00DF055B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1C181CA" w14:textId="7043EC36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</w:t>
      </w:r>
      <w:r w:rsidRPr="001F718C">
        <w:rPr>
          <w:rFonts w:ascii="Times New Roman" w:eastAsia="Times New Roman" w:hAnsi="Times New Roman"/>
          <w:b/>
          <w:sz w:val="24"/>
          <w:szCs w:val="24"/>
          <w:lang w:eastAsia="it-IT"/>
        </w:rPr>
        <w:t>gli affidamenti diretti di importo inferiore a 5.000 euro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619A481D" w14:textId="77777777" w:rsidR="00C675E7" w:rsidRDefault="00C675E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1849AA1" w14:textId="77777777" w:rsidR="00C675E7" w:rsidRPr="000B7767" w:rsidRDefault="00C675E7" w:rsidP="00C675E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VISTO,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inoltre, il Comunicato del Presidente dell’ANAC del 28-06-2024 con il quale è stata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prorogata fino al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31 dicembre 2024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</w:t>
      </w:r>
    </w:p>
    <w:p w14:paraId="272CBF99" w14:textId="77777777" w:rsidR="00C675E7" w:rsidRPr="000B7767" w:rsidRDefault="00C675E7" w:rsidP="00C675E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Piattaforma PCP dell’Autorità: per gli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 caso di impossibilità o difficoltà di ricorso alle PAD (piattaforme di approvvigionamento digitale</w:t>
      </w:r>
    </w:p>
    <w:p w14:paraId="7ABF1164" w14:textId="77777777" w:rsidR="00C675E7" w:rsidRPr="00965545" w:rsidRDefault="00C675E7" w:rsidP="00C675E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certificate);</w:t>
      </w:r>
    </w:p>
    <w:p w14:paraId="6946F7DE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030DAA5A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</w:t>
      </w:r>
      <w:proofErr w:type="gramStart"/>
      <w:r w:rsidR="006666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al </w:t>
      </w:r>
      <w:r w:rsid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>ditta</w:t>
      </w:r>
      <w:proofErr w:type="gramEnd"/>
      <w:r w:rsid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Tempo </w:t>
      </w:r>
      <w:proofErr w:type="spellStart"/>
      <w:r w:rsid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Ordine Diretto extra MEPA, il servizio/fornitura in oggetto per un importo di € </w:t>
      </w:r>
      <w:r w:rsid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>1480</w:t>
      </w:r>
      <w:r w:rsidR="009C70F4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iva esclusa;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9D7BDAB" w14:textId="58E0A10E" w:rsidR="00C675E7" w:rsidRDefault="00A2341D" w:rsidP="00431355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F718C"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RIASS-ECON-2022-SAFESUST-DICMAPI</w:t>
      </w:r>
      <w:r w:rsid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  <w:r w:rsidR="006666DC" w:rsidRP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30A75349" w14:textId="77777777" w:rsidR="001F718C" w:rsidRPr="001F718C" w:rsidRDefault="001F718C" w:rsidP="001F718C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13385F9" w14:textId="77777777" w:rsidR="001F718C" w:rsidRPr="001F718C" w:rsidRDefault="001F718C" w:rsidP="001F718C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1E5AEC1F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>Dott.ssa Salomone 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</w:t>
      </w:r>
      <w:proofErr w:type="spellStart"/>
      <w:r w:rsid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>p.t.a</w:t>
      </w:r>
      <w:proofErr w:type="spellEnd"/>
      <w:r w:rsidR="001F718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E12AA8" w14:textId="77777777" w:rsidR="00B41600" w:rsidRDefault="00B41600" w:rsidP="004D7924">
      <w:pPr>
        <w:spacing w:after="0" w:line="240" w:lineRule="auto"/>
      </w:pPr>
      <w:r>
        <w:separator/>
      </w:r>
    </w:p>
  </w:endnote>
  <w:endnote w:type="continuationSeparator" w:id="0">
    <w:p w14:paraId="79F28807" w14:textId="77777777" w:rsidR="00B41600" w:rsidRDefault="00B41600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8DB9B" w14:textId="77777777" w:rsidR="00B41600" w:rsidRDefault="00B41600" w:rsidP="004D7924">
      <w:pPr>
        <w:spacing w:after="0" w:line="240" w:lineRule="auto"/>
      </w:pPr>
      <w:r>
        <w:separator/>
      </w:r>
    </w:p>
  </w:footnote>
  <w:footnote w:type="continuationSeparator" w:id="0">
    <w:p w14:paraId="7063C3BB" w14:textId="77777777" w:rsidR="00B41600" w:rsidRDefault="00B41600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501EB"/>
    <w:rsid w:val="00072152"/>
    <w:rsid w:val="00077E05"/>
    <w:rsid w:val="00087FEA"/>
    <w:rsid w:val="000A3AFF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564A"/>
    <w:rsid w:val="0018703A"/>
    <w:rsid w:val="001F4C4E"/>
    <w:rsid w:val="001F718C"/>
    <w:rsid w:val="002044A5"/>
    <w:rsid w:val="002362DE"/>
    <w:rsid w:val="00236EA9"/>
    <w:rsid w:val="00264F77"/>
    <w:rsid w:val="00285D31"/>
    <w:rsid w:val="002D3745"/>
    <w:rsid w:val="002D3C97"/>
    <w:rsid w:val="002E2022"/>
    <w:rsid w:val="00315EA3"/>
    <w:rsid w:val="003327A3"/>
    <w:rsid w:val="00347908"/>
    <w:rsid w:val="003B614E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B4CDF"/>
    <w:rsid w:val="005B5676"/>
    <w:rsid w:val="005C02BC"/>
    <w:rsid w:val="005C2AC3"/>
    <w:rsid w:val="005E0765"/>
    <w:rsid w:val="00612DF3"/>
    <w:rsid w:val="00625536"/>
    <w:rsid w:val="0063123E"/>
    <w:rsid w:val="00651617"/>
    <w:rsid w:val="006666DC"/>
    <w:rsid w:val="00670496"/>
    <w:rsid w:val="00690AD8"/>
    <w:rsid w:val="00710CE6"/>
    <w:rsid w:val="007336C3"/>
    <w:rsid w:val="007C026F"/>
    <w:rsid w:val="007E6B6D"/>
    <w:rsid w:val="0080137B"/>
    <w:rsid w:val="00836A4D"/>
    <w:rsid w:val="008414D3"/>
    <w:rsid w:val="00846924"/>
    <w:rsid w:val="00870434"/>
    <w:rsid w:val="008C2CC1"/>
    <w:rsid w:val="008E5483"/>
    <w:rsid w:val="00905A4D"/>
    <w:rsid w:val="00922067"/>
    <w:rsid w:val="009223F0"/>
    <w:rsid w:val="0094604B"/>
    <w:rsid w:val="00970798"/>
    <w:rsid w:val="009C1B44"/>
    <w:rsid w:val="009C70F4"/>
    <w:rsid w:val="009F5EB5"/>
    <w:rsid w:val="00A2341D"/>
    <w:rsid w:val="00A32BAB"/>
    <w:rsid w:val="00A3711B"/>
    <w:rsid w:val="00A375C3"/>
    <w:rsid w:val="00A42C35"/>
    <w:rsid w:val="00A43633"/>
    <w:rsid w:val="00A569D4"/>
    <w:rsid w:val="00A8028B"/>
    <w:rsid w:val="00B0730A"/>
    <w:rsid w:val="00B41600"/>
    <w:rsid w:val="00BA42EA"/>
    <w:rsid w:val="00BA77F9"/>
    <w:rsid w:val="00C0124B"/>
    <w:rsid w:val="00C03E5C"/>
    <w:rsid w:val="00C11B1D"/>
    <w:rsid w:val="00C50E96"/>
    <w:rsid w:val="00C675E7"/>
    <w:rsid w:val="00C77841"/>
    <w:rsid w:val="00C821B1"/>
    <w:rsid w:val="00CB0C61"/>
    <w:rsid w:val="00CE4981"/>
    <w:rsid w:val="00D01C27"/>
    <w:rsid w:val="00D033A4"/>
    <w:rsid w:val="00D10447"/>
    <w:rsid w:val="00D87B6D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91463"/>
    <w:rsid w:val="00EB70A3"/>
    <w:rsid w:val="00F118B7"/>
    <w:rsid w:val="00F35DE8"/>
    <w:rsid w:val="00F91E0B"/>
    <w:rsid w:val="00FA6A79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37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5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8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4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3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9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9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9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8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7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8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42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5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08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65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124</TotalTime>
  <Pages>4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15</cp:revision>
  <dcterms:created xsi:type="dcterms:W3CDTF">2024-06-06T08:07:00Z</dcterms:created>
  <dcterms:modified xsi:type="dcterms:W3CDTF">2024-11-19T14:30:00Z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