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DF61962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1672EC">
        <w:rPr>
          <w:rFonts w:ascii="Times New Roman" w:eastAsia="Times New Roman" w:hAnsi="Times New Roman"/>
          <w:b/>
          <w:sz w:val="24"/>
          <w:szCs w:val="24"/>
          <w:lang w:eastAsia="it-IT"/>
        </w:rPr>
        <w:t>6</w:t>
      </w:r>
      <w:r w:rsidR="00B33D33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1672EC">
        <w:rPr>
          <w:rFonts w:ascii="Times New Roman" w:eastAsia="Times New Roman" w:hAnsi="Times New Roman"/>
          <w:b/>
          <w:sz w:val="24"/>
          <w:szCs w:val="24"/>
          <w:lang w:eastAsia="it-IT"/>
        </w:rPr>
        <w:t>06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1672EC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586ABBA1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sul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B33D33">
        <w:rPr>
          <w:rFonts w:ascii="Times New Roman" w:eastAsia="Times New Roman" w:hAnsi="Times New Roman"/>
          <w:b/>
          <w:sz w:val="24"/>
          <w:szCs w:val="24"/>
          <w:lang w:eastAsia="it-IT"/>
        </w:rPr>
        <w:t>2196,78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672EC">
        <w:rPr>
          <w:rFonts w:ascii="Times New Roman" w:eastAsia="Times New Roman" w:hAnsi="Times New Roman"/>
          <w:b/>
          <w:sz w:val="24"/>
          <w:szCs w:val="24"/>
          <w:lang w:eastAsia="it-IT"/>
        </w:rPr>
        <w:t>componenti</w:t>
      </w:r>
      <w:r w:rsidR="00B33D3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ottici</w:t>
      </w:r>
    </w:p>
    <w:p w14:paraId="254E3E56" w14:textId="2F227F30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B33D33" w:rsidRPr="00B33D33">
        <w:rPr>
          <w:rFonts w:ascii="Times New Roman" w:eastAsia="Times New Roman" w:hAnsi="Times New Roman"/>
          <w:b/>
          <w:sz w:val="24"/>
          <w:szCs w:val="24"/>
          <w:lang w:eastAsia="it-IT"/>
        </w:rPr>
        <w:t>B4237560FF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BFC5669" w14:textId="6215527D" w:rsidR="00B33D33" w:rsidRDefault="00BA42EA" w:rsidP="00B33D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del Prof. D’Anna A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1672EC"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la fornitura di</w:t>
      </w:r>
      <w:r w:rsidR="001672E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componenti </w:t>
      </w:r>
      <w:r w:rsidR="00B33D3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ottici vari (come da </w:t>
      </w:r>
      <w:proofErr w:type="spellStart"/>
      <w:r w:rsidR="00B33D33"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 w:rsidR="00B33D3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atti)</w:t>
      </w:r>
      <w:r w:rsidR="001672E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1672EC"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attività di ricerca da condurre nell’ambito del progetto</w:t>
      </w:r>
      <w:r w:rsidR="001672EC" w:rsidRPr="00806C60">
        <w:t xml:space="preserve"> </w:t>
      </w:r>
      <w:r w:rsidR="00B33D33" w:rsidRP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>CRR-2023-ENI-DANNA</w:t>
      </w:r>
      <w:r w:rsid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0660D7B" w14:textId="3AA7A1F0" w:rsidR="00625536" w:rsidRPr="00625536" w:rsidRDefault="00BD025B" w:rsidP="00B33D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84BAD12" w14:textId="3C9297B3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informale, mediante l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’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acquisizione di due preventivi, è stato individuato il 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fornitore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>DB Electronic Instruments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attivo sul MEPA;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3B7A5B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390C64EB" w14:textId="77777777" w:rsidR="00BD025B" w:rsidRPr="00B90C31" w:rsidRDefault="00BD025B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D1E7B4" w14:textId="0B9E597C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225EC5" w14:textId="31072AF9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4765361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>DB Electronic Instruments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>2196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>78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1B2BD2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3DC9F54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>DB Electronic Instruments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>2196,78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12F32E" w14:textId="24830CBE" w:rsidR="00BD025B" w:rsidRPr="00B33D33" w:rsidRDefault="00A2341D" w:rsidP="0009656C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D025B" w:rsidRP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BD025B" w:rsidRP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>pregetto</w:t>
      </w:r>
      <w:proofErr w:type="spellEnd"/>
      <w:r w:rsidR="00BD025B" w:rsidRP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33D33" w:rsidRP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>000008-CRR-2023-ENI-DANNA</w:t>
      </w:r>
      <w:r w:rsidR="00B33D33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3EBA483" w14:textId="77777777" w:rsidR="00BD025B" w:rsidRPr="0069749A" w:rsidRDefault="00BD025B" w:rsidP="00BD025B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006EBC2D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71B0CB" w14:textId="77777777" w:rsidR="003E75A8" w:rsidRDefault="003E75A8" w:rsidP="004D7924">
      <w:pPr>
        <w:spacing w:after="0" w:line="240" w:lineRule="auto"/>
      </w:pPr>
      <w:r>
        <w:separator/>
      </w:r>
    </w:p>
  </w:endnote>
  <w:endnote w:type="continuationSeparator" w:id="0">
    <w:p w14:paraId="3F1FEB51" w14:textId="77777777" w:rsidR="003E75A8" w:rsidRDefault="003E75A8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FB772" w14:textId="77777777" w:rsidR="003E75A8" w:rsidRDefault="003E75A8" w:rsidP="004D7924">
      <w:pPr>
        <w:spacing w:after="0" w:line="240" w:lineRule="auto"/>
      </w:pPr>
      <w:r>
        <w:separator/>
      </w:r>
    </w:p>
  </w:footnote>
  <w:footnote w:type="continuationSeparator" w:id="0">
    <w:p w14:paraId="7ADF7E07" w14:textId="77777777" w:rsidR="003E75A8" w:rsidRDefault="003E75A8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3726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FC3"/>
    <w:rsid w:val="00133192"/>
    <w:rsid w:val="00151702"/>
    <w:rsid w:val="001672EC"/>
    <w:rsid w:val="00177945"/>
    <w:rsid w:val="00181E91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E2022"/>
    <w:rsid w:val="00315EA3"/>
    <w:rsid w:val="003327A3"/>
    <w:rsid w:val="00333103"/>
    <w:rsid w:val="003663CE"/>
    <w:rsid w:val="00374044"/>
    <w:rsid w:val="00387A11"/>
    <w:rsid w:val="003B614E"/>
    <w:rsid w:val="003E75A8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2593F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5E091D"/>
    <w:rsid w:val="00612DF3"/>
    <w:rsid w:val="00625536"/>
    <w:rsid w:val="0063123E"/>
    <w:rsid w:val="00651617"/>
    <w:rsid w:val="0069749A"/>
    <w:rsid w:val="006D537E"/>
    <w:rsid w:val="006E59A0"/>
    <w:rsid w:val="007042F1"/>
    <w:rsid w:val="00710CE6"/>
    <w:rsid w:val="00732CB3"/>
    <w:rsid w:val="007336C3"/>
    <w:rsid w:val="00772610"/>
    <w:rsid w:val="007B600F"/>
    <w:rsid w:val="007C026F"/>
    <w:rsid w:val="007E6B6D"/>
    <w:rsid w:val="0080137B"/>
    <w:rsid w:val="00836A4D"/>
    <w:rsid w:val="00846924"/>
    <w:rsid w:val="00870434"/>
    <w:rsid w:val="008C2CC1"/>
    <w:rsid w:val="008E5483"/>
    <w:rsid w:val="008F7AD2"/>
    <w:rsid w:val="00905A4D"/>
    <w:rsid w:val="00922067"/>
    <w:rsid w:val="009223F0"/>
    <w:rsid w:val="0094604B"/>
    <w:rsid w:val="00970798"/>
    <w:rsid w:val="009B2A19"/>
    <w:rsid w:val="009C1B44"/>
    <w:rsid w:val="009C66CD"/>
    <w:rsid w:val="009C70F4"/>
    <w:rsid w:val="00A2341D"/>
    <w:rsid w:val="00A3711B"/>
    <w:rsid w:val="00A375C3"/>
    <w:rsid w:val="00A42C35"/>
    <w:rsid w:val="00A43633"/>
    <w:rsid w:val="00A46136"/>
    <w:rsid w:val="00A569D4"/>
    <w:rsid w:val="00A8028B"/>
    <w:rsid w:val="00A86256"/>
    <w:rsid w:val="00B0730A"/>
    <w:rsid w:val="00B33D33"/>
    <w:rsid w:val="00B90C31"/>
    <w:rsid w:val="00BA20B6"/>
    <w:rsid w:val="00BA42EA"/>
    <w:rsid w:val="00BA77F9"/>
    <w:rsid w:val="00BD025B"/>
    <w:rsid w:val="00C0124B"/>
    <w:rsid w:val="00C11B1D"/>
    <w:rsid w:val="00C50E96"/>
    <w:rsid w:val="00C62FE6"/>
    <w:rsid w:val="00C77841"/>
    <w:rsid w:val="00C821B1"/>
    <w:rsid w:val="00CE4981"/>
    <w:rsid w:val="00CF0C2D"/>
    <w:rsid w:val="00D01C27"/>
    <w:rsid w:val="00D033A4"/>
    <w:rsid w:val="00D10447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ED7538"/>
    <w:rsid w:val="00EF1F9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165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22</cp:revision>
  <dcterms:created xsi:type="dcterms:W3CDTF">2024-06-06T08:07:00Z</dcterms:created>
  <dcterms:modified xsi:type="dcterms:W3CDTF">2024-11-07T11:52:00Z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