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68293D4B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N.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>57</w:t>
      </w: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>28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10</w:t>
      </w:r>
      <w:r w:rsidR="00B90C31" w:rsidRPr="00177945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32C489D4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77945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 sul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>1699</w:t>
      </w:r>
      <w:r w:rsidR="00387A11">
        <w:rPr>
          <w:rFonts w:ascii="Times New Roman" w:eastAsia="Times New Roman" w:hAnsi="Times New Roman"/>
          <w:b/>
          <w:sz w:val="24"/>
          <w:szCs w:val="24"/>
          <w:lang w:eastAsia="it-IT"/>
        </w:rPr>
        <w:t>,00</w:t>
      </w:r>
      <w:r w:rsidR="00B90C31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 di</w:t>
      </w:r>
      <w:r w:rsidR="009C70F4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>arredi per ufficio</w:t>
      </w:r>
    </w:p>
    <w:p w14:paraId="254E3E56" w14:textId="0C31A8E6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BD025B" w:rsidRPr="00BD025B">
        <w:rPr>
          <w:rFonts w:ascii="Times New Roman" w:eastAsia="Times New Roman" w:hAnsi="Times New Roman"/>
          <w:b/>
          <w:sz w:val="24"/>
          <w:szCs w:val="24"/>
          <w:lang w:eastAsia="it-IT"/>
        </w:rPr>
        <w:t>B40371EEBB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Trattativa Diretta;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0660D7B" w14:textId="52020898" w:rsidR="00625536" w:rsidRPr="00625536" w:rsidRDefault="00BA42EA" w:rsidP="00625536">
      <w:pPr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del Prof. D’Anna A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arredi per allestire il laboratorio ubicato presso la sede di </w:t>
      </w:r>
      <w:proofErr w:type="spellStart"/>
      <w:proofErr w:type="gramStart"/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>S.Giovanni</w:t>
      </w:r>
      <w:proofErr w:type="spellEnd"/>
      <w:proofErr w:type="gramEnd"/>
      <w:r w:rsidR="00BD025B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a Teduccio;</w:t>
      </w:r>
    </w:p>
    <w:p w14:paraId="77374FF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2C021B9B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EF5A3DD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5A47B8BC" w14:textId="77777777" w:rsidR="00E822C1" w:rsidRDefault="00E822C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84BAD12" w14:textId="14AD9352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 seguito di indagine di mercato 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informale, mediante l</w:t>
      </w:r>
      <w:r w:rsidR="00387A11">
        <w:rPr>
          <w:rFonts w:ascii="Times New Roman" w:eastAsia="Times New Roman" w:hAnsi="Times New Roman"/>
          <w:bCs/>
          <w:sz w:val="24"/>
          <w:szCs w:val="24"/>
          <w:lang w:eastAsia="it-IT"/>
        </w:rPr>
        <w:t>’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acquisizione di due preventivi, è stato individuato il 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fornitore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081-Office&amp;Supplies </w:t>
      </w:r>
      <w:proofErr w:type="spellStart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 attivo sul MEPA;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A3B7A5B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390C64EB" w14:textId="77777777" w:rsidR="00BD025B" w:rsidRPr="00B90C31" w:rsidRDefault="00BD025B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D1E7B4" w14:textId="0B9E597C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 xml:space="preserve">dematerializzazione del processo di acquisto, per la riduzione dei tempi, il contenimento dei costi e la trasparenza;  </w:t>
      </w:r>
    </w:p>
    <w:p w14:paraId="318605D2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225EC5" w14:textId="334FD9DB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.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4736340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081-Office&amp;Supplies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</w:t>
      </w:r>
      <w:proofErr w:type="spellStart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>rl</w:t>
      </w:r>
      <w:proofErr w:type="spellEnd"/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1699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1B2BD2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19A9DD4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53A5CE5E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AEACBD6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B503F89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081-Office&amp;Supplies </w:t>
      </w:r>
      <w:proofErr w:type="spellStart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srl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, tramite 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 Diretta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1699</w:t>
      </w:r>
      <w:r w:rsidR="00177945">
        <w:rPr>
          <w:rFonts w:ascii="Times New Roman" w:eastAsia="Times New Roman" w:hAnsi="Times New Roman"/>
          <w:bCs/>
          <w:sz w:val="24"/>
          <w:szCs w:val="24"/>
          <w:lang w:eastAsia="it-IT"/>
        </w:rPr>
        <w:t>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71A5A82" w14:textId="07461C57" w:rsidR="0069749A" w:rsidRDefault="00A2341D" w:rsidP="005B0723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proofErr w:type="spellStart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preogetto</w:t>
      </w:r>
      <w:proofErr w:type="spellEnd"/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 w:rsidRP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7212F32E" w14:textId="77777777" w:rsidR="00BD025B" w:rsidRPr="00BD025B" w:rsidRDefault="00BD025B" w:rsidP="00BD025B">
      <w:pPr>
        <w:pStyle w:val="Paragrafoelenco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3EBA483" w14:textId="77777777" w:rsidR="00BD025B" w:rsidRPr="0069749A" w:rsidRDefault="00BD025B" w:rsidP="00BD025B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006EBC2D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attribuire le funzioni di Responsabile della verifica di regolarità della fornitura al Prof</w:t>
      </w:r>
      <w:r w:rsidR="00625536"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69749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BD025B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D84AA5" w14:textId="77777777" w:rsidR="007042F1" w:rsidRDefault="007042F1" w:rsidP="004D7924">
      <w:pPr>
        <w:spacing w:after="0" w:line="240" w:lineRule="auto"/>
      </w:pPr>
      <w:r>
        <w:separator/>
      </w:r>
    </w:p>
  </w:endnote>
  <w:endnote w:type="continuationSeparator" w:id="0">
    <w:p w14:paraId="0E3692E4" w14:textId="77777777" w:rsidR="007042F1" w:rsidRDefault="007042F1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8899F" w14:textId="77777777" w:rsidR="00E36EA7" w:rsidRDefault="00E36E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00E1A8" w14:textId="77777777" w:rsidR="00E36EA7" w:rsidRDefault="00E36EA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E37A0" w14:textId="77777777" w:rsidR="007042F1" w:rsidRDefault="007042F1" w:rsidP="004D7924">
      <w:pPr>
        <w:spacing w:after="0" w:line="240" w:lineRule="auto"/>
      </w:pPr>
      <w:r>
        <w:separator/>
      </w:r>
    </w:p>
  </w:footnote>
  <w:footnote w:type="continuationSeparator" w:id="0">
    <w:p w14:paraId="487E64FE" w14:textId="77777777" w:rsidR="007042F1" w:rsidRDefault="007042F1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1C70B4" w14:textId="77777777" w:rsidR="00E36EA7" w:rsidRDefault="00E36E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367627201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822482503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2046056697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3252AB" w14:textId="77777777" w:rsidR="00E36EA7" w:rsidRDefault="00E36E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9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FC3"/>
    <w:rsid w:val="00133192"/>
    <w:rsid w:val="00151702"/>
    <w:rsid w:val="00177945"/>
    <w:rsid w:val="00181E91"/>
    <w:rsid w:val="00183883"/>
    <w:rsid w:val="0018564A"/>
    <w:rsid w:val="0018703A"/>
    <w:rsid w:val="001A2A9F"/>
    <w:rsid w:val="001F4C4E"/>
    <w:rsid w:val="002044A5"/>
    <w:rsid w:val="00210A33"/>
    <w:rsid w:val="002362DE"/>
    <w:rsid w:val="00236EA9"/>
    <w:rsid w:val="00264F77"/>
    <w:rsid w:val="00285D31"/>
    <w:rsid w:val="002977FF"/>
    <w:rsid w:val="002D3745"/>
    <w:rsid w:val="002D3C97"/>
    <w:rsid w:val="002E2022"/>
    <w:rsid w:val="00315EA3"/>
    <w:rsid w:val="003327A3"/>
    <w:rsid w:val="003663CE"/>
    <w:rsid w:val="00374044"/>
    <w:rsid w:val="00387A11"/>
    <w:rsid w:val="003B614E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504096"/>
    <w:rsid w:val="00523B10"/>
    <w:rsid w:val="0052593F"/>
    <w:rsid w:val="00545531"/>
    <w:rsid w:val="00557423"/>
    <w:rsid w:val="0056283D"/>
    <w:rsid w:val="0058241E"/>
    <w:rsid w:val="005839FF"/>
    <w:rsid w:val="005B5676"/>
    <w:rsid w:val="005C02BC"/>
    <w:rsid w:val="005C2AC3"/>
    <w:rsid w:val="005E0765"/>
    <w:rsid w:val="005E091D"/>
    <w:rsid w:val="00612DF3"/>
    <w:rsid w:val="00625536"/>
    <w:rsid w:val="0063123E"/>
    <w:rsid w:val="00651617"/>
    <w:rsid w:val="0069749A"/>
    <w:rsid w:val="006D537E"/>
    <w:rsid w:val="006E59A0"/>
    <w:rsid w:val="007042F1"/>
    <w:rsid w:val="00710CE6"/>
    <w:rsid w:val="00732CB3"/>
    <w:rsid w:val="007336C3"/>
    <w:rsid w:val="00772610"/>
    <w:rsid w:val="007C026F"/>
    <w:rsid w:val="007E6B6D"/>
    <w:rsid w:val="0080137B"/>
    <w:rsid w:val="00836A4D"/>
    <w:rsid w:val="00846924"/>
    <w:rsid w:val="00870434"/>
    <w:rsid w:val="008C2CC1"/>
    <w:rsid w:val="008E5483"/>
    <w:rsid w:val="008F7AD2"/>
    <w:rsid w:val="00905A4D"/>
    <w:rsid w:val="00922067"/>
    <w:rsid w:val="009223F0"/>
    <w:rsid w:val="0094604B"/>
    <w:rsid w:val="00970798"/>
    <w:rsid w:val="009B2A19"/>
    <w:rsid w:val="009C1B44"/>
    <w:rsid w:val="009C66CD"/>
    <w:rsid w:val="009C70F4"/>
    <w:rsid w:val="00A2341D"/>
    <w:rsid w:val="00A3711B"/>
    <w:rsid w:val="00A375C3"/>
    <w:rsid w:val="00A42C35"/>
    <w:rsid w:val="00A43633"/>
    <w:rsid w:val="00A46136"/>
    <w:rsid w:val="00A569D4"/>
    <w:rsid w:val="00A8028B"/>
    <w:rsid w:val="00A86256"/>
    <w:rsid w:val="00B0730A"/>
    <w:rsid w:val="00B90C31"/>
    <w:rsid w:val="00BA20B6"/>
    <w:rsid w:val="00BA42EA"/>
    <w:rsid w:val="00BA77F9"/>
    <w:rsid w:val="00BD025B"/>
    <w:rsid w:val="00C0124B"/>
    <w:rsid w:val="00C11B1D"/>
    <w:rsid w:val="00C50E96"/>
    <w:rsid w:val="00C62FE6"/>
    <w:rsid w:val="00C77841"/>
    <w:rsid w:val="00C821B1"/>
    <w:rsid w:val="00CE4981"/>
    <w:rsid w:val="00CF0C2D"/>
    <w:rsid w:val="00D01C27"/>
    <w:rsid w:val="00D033A4"/>
    <w:rsid w:val="00D10447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432C"/>
    <w:rsid w:val="00E14E21"/>
    <w:rsid w:val="00E14F7D"/>
    <w:rsid w:val="00E27D84"/>
    <w:rsid w:val="00E36EA7"/>
    <w:rsid w:val="00E533B7"/>
    <w:rsid w:val="00E822C1"/>
    <w:rsid w:val="00E91463"/>
    <w:rsid w:val="00EB70A3"/>
    <w:rsid w:val="00ED7538"/>
    <w:rsid w:val="00EF1F93"/>
    <w:rsid w:val="00F118B7"/>
    <w:rsid w:val="00F35DE8"/>
    <w:rsid w:val="00F91E0B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155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20</cp:revision>
  <dcterms:created xsi:type="dcterms:W3CDTF">2024-06-06T08:07:00Z</dcterms:created>
  <dcterms:modified xsi:type="dcterms:W3CDTF">2024-11-04T12:59:00Z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