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14365FA2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2B1EAE">
        <w:rPr>
          <w:rFonts w:ascii="Times New Roman" w:eastAsia="Times New Roman" w:hAnsi="Times New Roman"/>
          <w:b/>
          <w:sz w:val="24"/>
          <w:szCs w:val="24"/>
          <w:lang w:eastAsia="it-IT"/>
        </w:rPr>
        <w:t>4</w:t>
      </w:r>
      <w:r w:rsidR="00174C0C">
        <w:rPr>
          <w:rFonts w:ascii="Times New Roman" w:eastAsia="Times New Roman" w:hAnsi="Times New Roman"/>
          <w:b/>
          <w:sz w:val="24"/>
          <w:szCs w:val="24"/>
          <w:lang w:eastAsia="it-IT"/>
        </w:rPr>
        <w:t>3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2B1EAE">
        <w:rPr>
          <w:rFonts w:ascii="Times New Roman" w:eastAsia="Times New Roman" w:hAnsi="Times New Roman"/>
          <w:b/>
          <w:sz w:val="24"/>
          <w:szCs w:val="24"/>
          <w:lang w:eastAsia="it-IT"/>
        </w:rPr>
        <w:t>26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/0</w:t>
      </w:r>
      <w:r w:rsidR="002B1EAE">
        <w:rPr>
          <w:rFonts w:ascii="Times New Roman" w:eastAsia="Times New Roman" w:hAnsi="Times New Roman"/>
          <w:b/>
          <w:sz w:val="24"/>
          <w:szCs w:val="24"/>
          <w:lang w:eastAsia="it-IT"/>
        </w:rPr>
        <w:t>9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34B79217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</w:t>
      </w:r>
      <w:r w:rsidR="00C86B8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C86B8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2B1EA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12250</w:t>
      </w:r>
      <w:r w:rsidR="00B90C31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(IVA esclusa) per il servizio/fornitura </w:t>
      </w:r>
      <w:r w:rsidR="002B1EA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e installazione 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di</w:t>
      </w:r>
      <w:r w:rsidR="009C70F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B90C31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prodotti </w:t>
      </w:r>
      <w:r w:rsidR="002B1EAE">
        <w:rPr>
          <w:rFonts w:ascii="Times New Roman" w:eastAsia="Times New Roman" w:hAnsi="Times New Roman"/>
          <w:b/>
          <w:sz w:val="24"/>
          <w:szCs w:val="24"/>
          <w:lang w:eastAsia="it-IT"/>
        </w:rPr>
        <w:t>per il completamento</w:t>
      </w:r>
      <w:r w:rsidR="000C661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dell’impianto di gas puri</w:t>
      </w:r>
    </w:p>
    <w:p w14:paraId="254E3E56" w14:textId="22ADE344" w:rsidR="00BA42EA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. </w:t>
      </w:r>
      <w:r w:rsidR="002B1EAE" w:rsidRPr="002B1EAE">
        <w:rPr>
          <w:rFonts w:ascii="Times New Roman" w:eastAsia="Times New Roman" w:hAnsi="Times New Roman"/>
          <w:b/>
          <w:sz w:val="24"/>
          <w:szCs w:val="24"/>
          <w:lang w:eastAsia="it-IT"/>
        </w:rPr>
        <w:t>B32DF42386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3D0849B2" w14:textId="77777777" w:rsidR="00B90C31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F8B51C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Trattativa Diretta;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55089994" w14:textId="77777777" w:rsidR="00B90C31" w:rsidRPr="00A2341D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0660D7B" w14:textId="3B6BB3C1" w:rsidR="00625536" w:rsidRPr="00625536" w:rsidRDefault="00BA42EA" w:rsidP="00625536">
      <w:pPr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</w:t>
      </w:r>
      <w:r w:rsidR="002B1EAE">
        <w:rPr>
          <w:rFonts w:ascii="Times New Roman" w:eastAsia="Times New Roman" w:hAnsi="Times New Roman"/>
          <w:bCs/>
          <w:sz w:val="24"/>
          <w:szCs w:val="24"/>
          <w:lang w:eastAsia="it-IT"/>
        </w:rPr>
        <w:t>della prof.ssa Di Benedetto A., con la quale chiedeva di procedere all’acquisto</w:t>
      </w:r>
      <w:r w:rsidR="000C661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 installazione</w:t>
      </w:r>
      <w:r w:rsidR="002B1EA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</w:t>
      </w:r>
      <w:r w:rsidR="002B1EAE" w:rsidRPr="000C661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materiale </w:t>
      </w:r>
      <w:r w:rsidR="000C6617" w:rsidRPr="000C6617">
        <w:rPr>
          <w:rFonts w:ascii="Times New Roman" w:eastAsia="Times New Roman" w:hAnsi="Times New Roman"/>
          <w:b/>
          <w:sz w:val="24"/>
          <w:szCs w:val="24"/>
          <w:lang w:eastAsia="it-IT"/>
        </w:rPr>
        <w:t>vario</w:t>
      </w:r>
      <w:r w:rsidR="000C661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(come da </w:t>
      </w:r>
      <w:proofErr w:type="spellStart"/>
      <w:r w:rsidR="000C6617">
        <w:rPr>
          <w:rFonts w:ascii="Times New Roman" w:eastAsia="Times New Roman" w:hAnsi="Times New Roman"/>
          <w:bCs/>
          <w:sz w:val="24"/>
          <w:szCs w:val="24"/>
          <w:lang w:eastAsia="it-IT"/>
        </w:rPr>
        <w:t>rda</w:t>
      </w:r>
      <w:proofErr w:type="spellEnd"/>
      <w:r w:rsidR="000C661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agli atti) per il completamento dell’impianto di gas puri;</w:t>
      </w:r>
    </w:p>
    <w:p w14:paraId="77374FF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AA72B04" w14:textId="2C021B9B" w:rsidR="00A2341D" w:rsidRPr="001F4C4E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all’attività di </w:t>
      </w:r>
      <w:r w:rsidR="00BA42EA"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ricerca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EF5A3DD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per il bene/servizio richiesto non sono attive Convenzioni Consip;</w:t>
      </w:r>
    </w:p>
    <w:p w14:paraId="5A47B8BC" w14:textId="77777777" w:rsidR="00E822C1" w:rsidRDefault="00E822C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84BAD12" w14:textId="6395AADD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</w:t>
      </w:r>
      <w:r w:rsidR="000C661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è stato </w:t>
      </w:r>
      <w:r w:rsidR="005030F0">
        <w:rPr>
          <w:rFonts w:ascii="Times New Roman" w:eastAsia="Times New Roman" w:hAnsi="Times New Roman"/>
          <w:bCs/>
          <w:sz w:val="24"/>
          <w:szCs w:val="24"/>
          <w:lang w:eastAsia="it-IT"/>
        </w:rPr>
        <w:t>ri</w:t>
      </w:r>
      <w:r w:rsidR="000C6617">
        <w:rPr>
          <w:rFonts w:ascii="Times New Roman" w:eastAsia="Times New Roman" w:hAnsi="Times New Roman"/>
          <w:bCs/>
          <w:sz w:val="24"/>
          <w:szCs w:val="24"/>
          <w:lang w:eastAsia="it-IT"/>
        </w:rPr>
        <w:t>chiesto</w:t>
      </w:r>
      <w:r w:rsidR="00FC565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un preventivo</w:t>
      </w:r>
      <w:r w:rsidR="000C661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5030F0">
        <w:rPr>
          <w:rFonts w:ascii="Times New Roman" w:eastAsia="Times New Roman" w:hAnsi="Times New Roman"/>
          <w:bCs/>
          <w:sz w:val="24"/>
          <w:szCs w:val="24"/>
          <w:lang w:eastAsia="it-IT"/>
        </w:rPr>
        <w:t>alla ditta</w:t>
      </w:r>
      <w:r w:rsidR="002621DA">
        <w:rPr>
          <w:rFonts w:ascii="Times New Roman" w:eastAsia="Times New Roman" w:hAnsi="Times New Roman"/>
          <w:bCs/>
          <w:sz w:val="24"/>
          <w:szCs w:val="24"/>
          <w:lang w:eastAsia="it-IT"/>
        </w:rPr>
        <w:t>, SPF Impianti,</w:t>
      </w:r>
      <w:r w:rsidR="005030F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ha realizzato la prima parte dell’impianto</w:t>
      </w:r>
      <w:r w:rsidR="00FC565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 quindi ne conosce bene il funzionamento;</w:t>
      </w:r>
    </w:p>
    <w:p w14:paraId="54FB0CFD" w14:textId="77777777" w:rsidR="002621DA" w:rsidRDefault="002621DA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60F020" w14:textId="6C45B6B3" w:rsidR="002621DA" w:rsidRPr="00B90C31" w:rsidRDefault="002621DA" w:rsidP="002621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necessario ricorrere all’utilizzo del sistema telematico MEPA per la formalizzazione del procedimento di affidamento della fornitura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/servizio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in oggetto;</w:t>
      </w:r>
    </w:p>
    <w:p w14:paraId="0C9B825F" w14:textId="77777777" w:rsidR="002621DA" w:rsidRDefault="002621DA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45BF3B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D1E7B4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ricorso al MEPA consente di gestire la procedura interamente on-line, in ogni sua fase e rappresenta un’importante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opportunita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per la razionalizzazione e la dematerializzazione del processo di acquisto, per la riduzione dei tempi, il contenimento dei costi e la trasparenza;  </w:t>
      </w:r>
    </w:p>
    <w:p w14:paraId="318605D2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225EC5" w14:textId="25CA3E85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l’offerta presentata tramite MEPA</w:t>
      </w:r>
      <w:r w:rsidR="005030F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T.D. n.</w:t>
      </w:r>
      <w:r w:rsidR="005030F0">
        <w:rPr>
          <w:rFonts w:ascii="Times New Roman" w:eastAsia="Times New Roman" w:hAnsi="Times New Roman"/>
          <w:bCs/>
          <w:sz w:val="24"/>
          <w:szCs w:val="24"/>
          <w:lang w:eastAsia="it-IT"/>
        </w:rPr>
        <w:t>4548725 dall’operatore economico SPF Impianti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pari ad €</w:t>
      </w:r>
      <w:r w:rsidR="005030F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12500,00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oltre iva come per legge; </w:t>
      </w:r>
    </w:p>
    <w:p w14:paraId="1B2BD2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19A9DD4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 </w:t>
      </w:r>
    </w:p>
    <w:p w14:paraId="19CC0497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C9A827F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PRESTO ATTO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l’impresa ha svolto esperienze idonee all’esecuzione delle prestazioni contrattuali in quanto iscritta nell’elenco dei fornitori su MEPA; 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B86BE5F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6D0F1DC2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BD0E22" w14:textId="77777777" w:rsidR="00CF0C2D" w:rsidRDefault="00CF0C2D" w:rsidP="00CF0C2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0A21F28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52459275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ditta </w:t>
      </w:r>
      <w:r w:rsidR="00FC565F">
        <w:rPr>
          <w:rFonts w:ascii="Times New Roman" w:eastAsia="Times New Roman" w:hAnsi="Times New Roman"/>
          <w:bCs/>
          <w:sz w:val="24"/>
          <w:szCs w:val="24"/>
          <w:lang w:eastAsia="it-IT"/>
        </w:rPr>
        <w:t>SPF Impianti,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tramite 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Trattativa Diretta sul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MEPA, il servizio/fornitura in oggetto per un importo di €</w:t>
      </w:r>
      <w:r w:rsidR="00412E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FC565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12500,00 </w:t>
      </w:r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39C02E6" w14:textId="635D4BDD" w:rsidR="00CF0C2D" w:rsidRDefault="00A2341D" w:rsidP="00202CE1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C565F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A42EA" w:rsidRPr="00FC565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Progetto</w:t>
      </w:r>
      <w:r w:rsidR="00FC565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FC565F" w:rsidRPr="00FC565F">
        <w:rPr>
          <w:rFonts w:ascii="Times New Roman" w:eastAsia="Times New Roman" w:hAnsi="Times New Roman"/>
          <w:bCs/>
          <w:sz w:val="24"/>
          <w:szCs w:val="24"/>
          <w:lang w:eastAsia="it-IT"/>
        </w:rPr>
        <w:t>PTR-2022-2024-ENEA-IDROGENO-DI_BENEDETTO</w:t>
      </w:r>
      <w:r w:rsidR="00FC565F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  <w:r w:rsidR="00B90C31" w:rsidRPr="00FC565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4D0219E8" w14:textId="77777777" w:rsidR="00FC565F" w:rsidRPr="00FC565F" w:rsidRDefault="00FC565F" w:rsidP="00FC565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58D06EC9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 al</w:t>
      </w:r>
      <w:r w:rsidR="00FC565F">
        <w:rPr>
          <w:rFonts w:ascii="Times New Roman" w:eastAsia="Times New Roman" w:hAnsi="Times New Roman"/>
          <w:bCs/>
          <w:sz w:val="24"/>
          <w:szCs w:val="24"/>
          <w:lang w:eastAsia="it-IT"/>
        </w:rPr>
        <w:t>la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Prof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FC565F">
        <w:rPr>
          <w:rFonts w:ascii="Times New Roman" w:eastAsia="Times New Roman" w:hAnsi="Times New Roman"/>
          <w:bCs/>
          <w:sz w:val="24"/>
          <w:szCs w:val="24"/>
          <w:lang w:eastAsia="it-IT"/>
        </w:rPr>
        <w:t>ssa</w:t>
      </w:r>
      <w:r w:rsidR="00077E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412E05">
        <w:rPr>
          <w:rFonts w:ascii="Times New Roman" w:eastAsia="Times New Roman" w:hAnsi="Times New Roman"/>
          <w:bCs/>
          <w:sz w:val="24"/>
          <w:szCs w:val="24"/>
          <w:lang w:eastAsia="it-IT"/>
        </w:rPr>
        <w:t>D</w:t>
      </w:r>
      <w:r w:rsidR="00FC565F">
        <w:rPr>
          <w:rFonts w:ascii="Times New Roman" w:eastAsia="Times New Roman" w:hAnsi="Times New Roman"/>
          <w:bCs/>
          <w:sz w:val="24"/>
          <w:szCs w:val="24"/>
          <w:lang w:eastAsia="it-IT"/>
        </w:rPr>
        <w:t>i Benedetto A.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docente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3B38A2" w14:textId="77777777" w:rsidR="00D8671D" w:rsidRDefault="00D8671D" w:rsidP="004D7924">
      <w:pPr>
        <w:spacing w:after="0" w:line="240" w:lineRule="auto"/>
      </w:pPr>
      <w:r>
        <w:separator/>
      </w:r>
    </w:p>
  </w:endnote>
  <w:endnote w:type="continuationSeparator" w:id="0">
    <w:p w14:paraId="2104A974" w14:textId="77777777" w:rsidR="00D8671D" w:rsidRDefault="00D8671D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8899F" w14:textId="77777777" w:rsidR="00E36EA7" w:rsidRDefault="00E36E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0E1A8" w14:textId="77777777" w:rsidR="00E36EA7" w:rsidRDefault="00E36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FE51D9" w14:textId="77777777" w:rsidR="00D8671D" w:rsidRDefault="00D8671D" w:rsidP="004D7924">
      <w:pPr>
        <w:spacing w:after="0" w:line="240" w:lineRule="auto"/>
      </w:pPr>
      <w:r>
        <w:separator/>
      </w:r>
    </w:p>
  </w:footnote>
  <w:footnote w:type="continuationSeparator" w:id="0">
    <w:p w14:paraId="4A3CD14C" w14:textId="77777777" w:rsidR="00D8671D" w:rsidRDefault="00D8671D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1C70B4" w14:textId="77777777" w:rsidR="00E36EA7" w:rsidRDefault="00E36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367627201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822482503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2046056697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252AB" w14:textId="77777777" w:rsidR="00E36EA7" w:rsidRDefault="00E36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8"/>
  </w:num>
  <w:num w:numId="2" w16cid:durableId="552039116">
    <w:abstractNumId w:val="5"/>
  </w:num>
  <w:num w:numId="3" w16cid:durableId="1126046541">
    <w:abstractNumId w:val="3"/>
  </w:num>
  <w:num w:numId="4" w16cid:durableId="93281579">
    <w:abstractNumId w:val="9"/>
  </w:num>
  <w:num w:numId="5" w16cid:durableId="321005184">
    <w:abstractNumId w:val="2"/>
  </w:num>
  <w:num w:numId="6" w16cid:durableId="1124350833">
    <w:abstractNumId w:val="6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7"/>
  </w:num>
  <w:num w:numId="10" w16cid:durableId="1143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9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26018"/>
    <w:rsid w:val="000501EB"/>
    <w:rsid w:val="00077E05"/>
    <w:rsid w:val="00087FEA"/>
    <w:rsid w:val="000A3AFF"/>
    <w:rsid w:val="000C6617"/>
    <w:rsid w:val="000D2722"/>
    <w:rsid w:val="000D4E84"/>
    <w:rsid w:val="000F2B24"/>
    <w:rsid w:val="000F3C14"/>
    <w:rsid w:val="000F5F97"/>
    <w:rsid w:val="00131310"/>
    <w:rsid w:val="00133192"/>
    <w:rsid w:val="00151702"/>
    <w:rsid w:val="00174C0C"/>
    <w:rsid w:val="00181E91"/>
    <w:rsid w:val="00183883"/>
    <w:rsid w:val="0018564A"/>
    <w:rsid w:val="0018703A"/>
    <w:rsid w:val="001A2A9F"/>
    <w:rsid w:val="001F4C4E"/>
    <w:rsid w:val="002044A5"/>
    <w:rsid w:val="00210A33"/>
    <w:rsid w:val="002362DE"/>
    <w:rsid w:val="00236EA9"/>
    <w:rsid w:val="002621DA"/>
    <w:rsid w:val="00264F77"/>
    <w:rsid w:val="00285D31"/>
    <w:rsid w:val="002967CB"/>
    <w:rsid w:val="002977FF"/>
    <w:rsid w:val="002B1EAE"/>
    <w:rsid w:val="002D3745"/>
    <w:rsid w:val="002D3C97"/>
    <w:rsid w:val="002E2022"/>
    <w:rsid w:val="00315EA3"/>
    <w:rsid w:val="003327A3"/>
    <w:rsid w:val="003663CE"/>
    <w:rsid w:val="00374044"/>
    <w:rsid w:val="003B614E"/>
    <w:rsid w:val="00412E05"/>
    <w:rsid w:val="00433C5A"/>
    <w:rsid w:val="00440F0F"/>
    <w:rsid w:val="00444A57"/>
    <w:rsid w:val="004568F1"/>
    <w:rsid w:val="00476CAC"/>
    <w:rsid w:val="00493FA2"/>
    <w:rsid w:val="004A4464"/>
    <w:rsid w:val="004A5CE2"/>
    <w:rsid w:val="004D7924"/>
    <w:rsid w:val="005030F0"/>
    <w:rsid w:val="00504096"/>
    <w:rsid w:val="00512960"/>
    <w:rsid w:val="00523B10"/>
    <w:rsid w:val="00545531"/>
    <w:rsid w:val="00557423"/>
    <w:rsid w:val="0056283D"/>
    <w:rsid w:val="0058241E"/>
    <w:rsid w:val="005839FF"/>
    <w:rsid w:val="005B5676"/>
    <w:rsid w:val="005C02BC"/>
    <w:rsid w:val="005C2AC3"/>
    <w:rsid w:val="005E0765"/>
    <w:rsid w:val="00612DF3"/>
    <w:rsid w:val="00617E26"/>
    <w:rsid w:val="00625536"/>
    <w:rsid w:val="0063123E"/>
    <w:rsid w:val="00632A84"/>
    <w:rsid w:val="0065022E"/>
    <w:rsid w:val="00651617"/>
    <w:rsid w:val="006B1A45"/>
    <w:rsid w:val="006D537E"/>
    <w:rsid w:val="006E59A0"/>
    <w:rsid w:val="00710CE6"/>
    <w:rsid w:val="00732CB3"/>
    <w:rsid w:val="007336C3"/>
    <w:rsid w:val="00772610"/>
    <w:rsid w:val="007B188B"/>
    <w:rsid w:val="007C026F"/>
    <w:rsid w:val="007E6B6D"/>
    <w:rsid w:val="0080137B"/>
    <w:rsid w:val="00836A4D"/>
    <w:rsid w:val="00846924"/>
    <w:rsid w:val="00870434"/>
    <w:rsid w:val="008C2CC1"/>
    <w:rsid w:val="008E5483"/>
    <w:rsid w:val="00905A4D"/>
    <w:rsid w:val="00922067"/>
    <w:rsid w:val="009223F0"/>
    <w:rsid w:val="0094604B"/>
    <w:rsid w:val="00970798"/>
    <w:rsid w:val="009B2A19"/>
    <w:rsid w:val="009C1B44"/>
    <w:rsid w:val="009C70F4"/>
    <w:rsid w:val="00A2235D"/>
    <w:rsid w:val="00A2341D"/>
    <w:rsid w:val="00A3711B"/>
    <w:rsid w:val="00A375C3"/>
    <w:rsid w:val="00A42C35"/>
    <w:rsid w:val="00A43633"/>
    <w:rsid w:val="00A569D4"/>
    <w:rsid w:val="00A8028B"/>
    <w:rsid w:val="00B0730A"/>
    <w:rsid w:val="00B90C31"/>
    <w:rsid w:val="00BA20B6"/>
    <w:rsid w:val="00BA42EA"/>
    <w:rsid w:val="00BA77F9"/>
    <w:rsid w:val="00C0124B"/>
    <w:rsid w:val="00C11B1D"/>
    <w:rsid w:val="00C50E96"/>
    <w:rsid w:val="00C77841"/>
    <w:rsid w:val="00C821B1"/>
    <w:rsid w:val="00C86B86"/>
    <w:rsid w:val="00CE4981"/>
    <w:rsid w:val="00CF0C2D"/>
    <w:rsid w:val="00D01C27"/>
    <w:rsid w:val="00D033A4"/>
    <w:rsid w:val="00D10447"/>
    <w:rsid w:val="00D306B8"/>
    <w:rsid w:val="00D8671D"/>
    <w:rsid w:val="00D87B6D"/>
    <w:rsid w:val="00D93EF2"/>
    <w:rsid w:val="00DB0139"/>
    <w:rsid w:val="00DC385C"/>
    <w:rsid w:val="00DC5053"/>
    <w:rsid w:val="00DC7552"/>
    <w:rsid w:val="00DD167A"/>
    <w:rsid w:val="00DE7E1B"/>
    <w:rsid w:val="00DF055B"/>
    <w:rsid w:val="00DF0D37"/>
    <w:rsid w:val="00DF36A1"/>
    <w:rsid w:val="00E028B3"/>
    <w:rsid w:val="00E0432C"/>
    <w:rsid w:val="00E14E21"/>
    <w:rsid w:val="00E14F7D"/>
    <w:rsid w:val="00E27D84"/>
    <w:rsid w:val="00E36EA7"/>
    <w:rsid w:val="00E533B7"/>
    <w:rsid w:val="00E822C1"/>
    <w:rsid w:val="00E91463"/>
    <w:rsid w:val="00EB70A3"/>
    <w:rsid w:val="00F118B7"/>
    <w:rsid w:val="00F35DE8"/>
    <w:rsid w:val="00F5319C"/>
    <w:rsid w:val="00F91E0B"/>
    <w:rsid w:val="00FC565F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149</TotalTime>
  <Pages>4</Pages>
  <Words>1201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21</cp:revision>
  <dcterms:created xsi:type="dcterms:W3CDTF">2024-06-06T08:07:00Z</dcterms:created>
  <dcterms:modified xsi:type="dcterms:W3CDTF">2024-09-30T09:19:00Z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