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46C63D71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E028B3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2967CB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 w:rsidR="00C86B86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/08/2024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428350E8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824,75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prodotti informatici vari</w:t>
      </w:r>
    </w:p>
    <w:p w14:paraId="254E3E56" w14:textId="2C563C15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B90C31"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B2A3E761C6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22A460A7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Marotta R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prodottti</w:t>
      </w:r>
      <w:proofErr w:type="spellEnd"/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informatici vari (come da </w:t>
      </w:r>
      <w:proofErr w:type="spellStart"/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atti)</w:t>
      </w:r>
      <w:r w:rsidR="006E59A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6E59A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E59A0" w:rsidRPr="006E59A0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RD-2022-2024-ING-IND27-ANDREOZZI</w:t>
      </w:r>
      <w:r w:rsidR="006E59A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300BFD02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sul MEPA è stato individuato il fornitore GA Service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3B7A5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06D1E7B4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opportunita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per la razionalizzazione e la 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61EA9B9D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n.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4548522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dalla ditta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GA Service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824,75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0A6D3A0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GA Service </w:t>
      </w:r>
      <w:proofErr w:type="spellStart"/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824,75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448E0FC" w14:textId="0D4CFFE7" w:rsidR="001F4C4E" w:rsidRDefault="00A2341D" w:rsidP="00CF0C2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D93EF2" w:rsidRPr="00D93EF2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RD-2022-2024-ING-IND27-ANDREOZZI;</w:t>
      </w:r>
    </w:p>
    <w:p w14:paraId="439C02E6" w14:textId="77777777" w:rsidR="00CF0C2D" w:rsidRPr="00D93EF2" w:rsidRDefault="00CF0C2D" w:rsidP="00D93EF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5B226AD2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077E0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12E05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DD2CA" w14:textId="77777777" w:rsidR="007B188B" w:rsidRDefault="007B188B" w:rsidP="004D7924">
      <w:pPr>
        <w:spacing w:after="0" w:line="240" w:lineRule="auto"/>
      </w:pPr>
      <w:r>
        <w:separator/>
      </w:r>
    </w:p>
  </w:endnote>
  <w:endnote w:type="continuationSeparator" w:id="0">
    <w:p w14:paraId="14608089" w14:textId="77777777" w:rsidR="007B188B" w:rsidRDefault="007B188B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EE82D8" w14:textId="77777777" w:rsidR="007B188B" w:rsidRDefault="007B188B" w:rsidP="004D7924">
      <w:pPr>
        <w:spacing w:after="0" w:line="240" w:lineRule="auto"/>
      </w:pPr>
      <w:r>
        <w:separator/>
      </w:r>
    </w:p>
  </w:footnote>
  <w:footnote w:type="continuationSeparator" w:id="0">
    <w:p w14:paraId="6247D00B" w14:textId="77777777" w:rsidR="007B188B" w:rsidRDefault="007B188B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64F77"/>
    <w:rsid w:val="00285D31"/>
    <w:rsid w:val="002967CB"/>
    <w:rsid w:val="002977FF"/>
    <w:rsid w:val="002D3745"/>
    <w:rsid w:val="002D3C97"/>
    <w:rsid w:val="002E2022"/>
    <w:rsid w:val="00315EA3"/>
    <w:rsid w:val="003327A3"/>
    <w:rsid w:val="003663CE"/>
    <w:rsid w:val="00374044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612DF3"/>
    <w:rsid w:val="00617E26"/>
    <w:rsid w:val="00625536"/>
    <w:rsid w:val="0063123E"/>
    <w:rsid w:val="00632A84"/>
    <w:rsid w:val="00651617"/>
    <w:rsid w:val="006B1A45"/>
    <w:rsid w:val="006D537E"/>
    <w:rsid w:val="006E59A0"/>
    <w:rsid w:val="00710CE6"/>
    <w:rsid w:val="00732CB3"/>
    <w:rsid w:val="007336C3"/>
    <w:rsid w:val="00772610"/>
    <w:rsid w:val="007B188B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B2A19"/>
    <w:rsid w:val="009C1B44"/>
    <w:rsid w:val="009C70F4"/>
    <w:rsid w:val="00A2235D"/>
    <w:rsid w:val="00A2341D"/>
    <w:rsid w:val="00A3711B"/>
    <w:rsid w:val="00A375C3"/>
    <w:rsid w:val="00A42C35"/>
    <w:rsid w:val="00A43633"/>
    <w:rsid w:val="00A569D4"/>
    <w:rsid w:val="00A8028B"/>
    <w:rsid w:val="00B0730A"/>
    <w:rsid w:val="00B90C31"/>
    <w:rsid w:val="00BA20B6"/>
    <w:rsid w:val="00BA42EA"/>
    <w:rsid w:val="00BA77F9"/>
    <w:rsid w:val="00C0124B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124</TotalTime>
  <Pages>4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19</cp:revision>
  <dcterms:created xsi:type="dcterms:W3CDTF">2024-06-06T08:07:00Z</dcterms:created>
  <dcterms:modified xsi:type="dcterms:W3CDTF">2024-08-08T15:30:00Z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