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25D7550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>29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C86B86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/08/2024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8B1B188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05735">
        <w:rPr>
          <w:rFonts w:ascii="Times New Roman" w:eastAsia="Times New Roman" w:hAnsi="Times New Roman"/>
          <w:b/>
          <w:sz w:val="24"/>
          <w:szCs w:val="24"/>
          <w:lang w:eastAsia="it-IT"/>
        </w:rPr>
        <w:t>5167,60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prodotti informatici vari</w:t>
      </w:r>
    </w:p>
    <w:p w14:paraId="254E3E56" w14:textId="7B960193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>B2BAF6CBAB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322FEA85" w:rsid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4E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44E0A">
        <w:rPr>
          <w:rFonts w:ascii="Times New Roman" w:eastAsia="Times New Roman" w:hAnsi="Times New Roman"/>
          <w:bCs/>
          <w:sz w:val="24"/>
          <w:szCs w:val="24"/>
          <w:lang w:eastAsia="it-IT"/>
        </w:rPr>
        <w:t>Ianniruberto</w:t>
      </w:r>
      <w:proofErr w:type="spellEnd"/>
      <w:r w:rsidR="00644E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prodottti</w:t>
      </w:r>
      <w:proofErr w:type="spellEnd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informatici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in particolare, n. 1 </w:t>
      </w:r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Computer portatile Lenovo ThinkPad X13 Yoga </w:t>
      </w:r>
      <w:proofErr w:type="spellStart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>Gen</w:t>
      </w:r>
      <w:proofErr w:type="spellEnd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4 (2 in 1) 13.3" Touch screen WUXGA Intel Core i5 i5-1335U RAM 16GB SSD 512GB, US English </w:t>
      </w:r>
      <w:proofErr w:type="spellStart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>keyboard</w:t>
      </w:r>
      <w:proofErr w:type="spellEnd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>language</w:t>
      </w:r>
      <w:proofErr w:type="spellEnd"/>
      <w:r w:rsidR="00644E0A" w:rsidRPr="00644E0A">
        <w:rPr>
          <w:rFonts w:ascii="Times New Roman" w:eastAsia="Times New Roman" w:hAnsi="Times New Roman"/>
          <w:b/>
          <w:sz w:val="24"/>
          <w:szCs w:val="24"/>
          <w:lang w:eastAsia="it-IT"/>
        </w:rPr>
        <w:t>, Windows 11 PRO</w:t>
      </w:r>
      <w:r w:rsidR="005827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con borsa e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 1</w:t>
      </w:r>
      <w:r w:rsidR="005827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582727" w:rsidRPr="00582727">
        <w:rPr>
          <w:rFonts w:ascii="Times New Roman" w:eastAsia="Times New Roman" w:hAnsi="Times New Roman"/>
          <w:b/>
          <w:sz w:val="24"/>
          <w:szCs w:val="24"/>
          <w:lang w:eastAsia="it-IT"/>
        </w:rPr>
        <w:t>MacBook Pro 16” Apple M3 Max chip with 14 core CPU and 30 core GPU, 1TB SSD, US EN, con borsa,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44E0A" w:rsidRPr="00644E0A">
        <w:rPr>
          <w:rFonts w:ascii="Times New Roman" w:eastAsia="Times New Roman" w:hAnsi="Times New Roman"/>
          <w:bCs/>
          <w:sz w:val="24"/>
          <w:szCs w:val="24"/>
          <w:lang w:eastAsia="it-IT"/>
        </w:rPr>
        <w:t>HORIZON-MSCA-2022-ReBond-IANNIRUBERTO</w:t>
      </w:r>
      <w:r w:rsidR="00644E0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29EF7A73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provvedimento,  il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bene/servizio richiesto non </w:t>
      </w:r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nelle convenzioni </w:t>
      </w:r>
      <w:proofErr w:type="spellStart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>consip</w:t>
      </w:r>
      <w:proofErr w:type="spellEnd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attive;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516EAA1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sul MEPA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individuato il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fornitore 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proofErr w:type="gramEnd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proofErr w:type="spell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3576E763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4563820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dalla ditta </w:t>
      </w:r>
      <w:proofErr w:type="spell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proofErr w:type="spell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i prodotti su elencati,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5167,</w:t>
      </w:r>
      <w:proofErr w:type="gram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60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oltre</w:t>
      </w:r>
      <w:proofErr w:type="gram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7C71369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Technology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5167,60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9C02E6" w14:textId="2B62FB43" w:rsidR="00CF0C2D" w:rsidRPr="00582727" w:rsidRDefault="00A2341D" w:rsidP="00E2381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B90C31" w:rsidRP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82727" w:rsidRP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HORIZON-MSCA-2022-ReBond-IANNIRUBERTO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C9C107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>Ianniruberto</w:t>
      </w:r>
      <w:proofErr w:type="spellEnd"/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D1B1F" w14:textId="77777777" w:rsidR="00B84685" w:rsidRDefault="00B84685" w:rsidP="004D7924">
      <w:pPr>
        <w:spacing w:after="0" w:line="240" w:lineRule="auto"/>
      </w:pPr>
      <w:r>
        <w:separator/>
      </w:r>
    </w:p>
  </w:endnote>
  <w:endnote w:type="continuationSeparator" w:id="0">
    <w:p w14:paraId="57BB6A66" w14:textId="77777777" w:rsidR="00B84685" w:rsidRDefault="00B8468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B8174" w14:textId="77777777" w:rsidR="00B84685" w:rsidRDefault="00B84685" w:rsidP="004D7924">
      <w:pPr>
        <w:spacing w:after="0" w:line="240" w:lineRule="auto"/>
      </w:pPr>
      <w:r>
        <w:separator/>
      </w:r>
    </w:p>
  </w:footnote>
  <w:footnote w:type="continuationSeparator" w:id="0">
    <w:p w14:paraId="768AA021" w14:textId="77777777" w:rsidR="00B84685" w:rsidRDefault="00B8468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2727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1617"/>
    <w:rsid w:val="006B1A45"/>
    <w:rsid w:val="006D537E"/>
    <w:rsid w:val="006E59A0"/>
    <w:rsid w:val="00705735"/>
    <w:rsid w:val="00710CE6"/>
    <w:rsid w:val="00732CB3"/>
    <w:rsid w:val="00732D7C"/>
    <w:rsid w:val="007336C3"/>
    <w:rsid w:val="00772610"/>
    <w:rsid w:val="007C026F"/>
    <w:rsid w:val="007E6B6D"/>
    <w:rsid w:val="0080125F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153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21</cp:revision>
  <dcterms:created xsi:type="dcterms:W3CDTF">2024-06-06T08:07:00Z</dcterms:created>
  <dcterms:modified xsi:type="dcterms:W3CDTF">2024-08-08T15:09:00Z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