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538D65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127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/08/2024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22A8E2A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688,00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prodotti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da laboratorio</w:t>
      </w:r>
    </w:p>
    <w:p w14:paraId="254E3E56" w14:textId="029753DE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B1FA76EB0A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B087763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Maffettone P.L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prodottti</w:t>
      </w:r>
      <w:proofErr w:type="spellEnd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da laboratorio, in particolare, n.2 </w:t>
      </w:r>
      <w:proofErr w:type="gramStart"/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</w:t>
      </w:r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Alexa </w:t>
      </w:r>
      <w:proofErr w:type="spellStart"/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Fluor</w:t>
      </w:r>
      <w:proofErr w:type="spellEnd"/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488 anti-human TNF-</w:t>
      </w:r>
      <w:proofErr w:type="spellStart"/>
      <w:r w:rsidR="00177945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alpha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77945" w:rsidRP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ASI-2021-SALUTE_nello_SPAZIO-MAFFETTONE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48F8CF50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informale, mediante </w:t>
      </w:r>
      <w:proofErr w:type="spellStart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lì’acquisizione</w:t>
      </w:r>
      <w:proofErr w:type="spellEnd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due preventivi, è stato individuato il fornitore Campoverde,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402F2AE9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 4404772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dalla ditta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Campoverde </w:t>
      </w:r>
      <w:proofErr w:type="spellStart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688,00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C9F2935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Campoverde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688,00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9C02E6" w14:textId="14A96640" w:rsidR="00CF0C2D" w:rsidRDefault="00A2341D" w:rsidP="00E0009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77945" w:rsidRP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ASI-2021-SALUTE_nello_SPAZIO-MAFFETTONE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B90C31" w:rsidRP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0F6BB14" w14:textId="77777777" w:rsidR="00177945" w:rsidRPr="00177945" w:rsidRDefault="00177945" w:rsidP="00177945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242D9D" w14:textId="77777777" w:rsidR="00177945" w:rsidRPr="00177945" w:rsidRDefault="00177945" w:rsidP="00177945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FC12B4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Maffettone P.L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A5AAE" w14:textId="77777777" w:rsidR="00A46136" w:rsidRDefault="00A46136" w:rsidP="004D7924">
      <w:pPr>
        <w:spacing w:after="0" w:line="240" w:lineRule="auto"/>
      </w:pPr>
      <w:r>
        <w:separator/>
      </w:r>
    </w:p>
  </w:endnote>
  <w:endnote w:type="continuationSeparator" w:id="0">
    <w:p w14:paraId="116E2F87" w14:textId="77777777" w:rsidR="00A46136" w:rsidRDefault="00A46136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BA79E" w14:textId="77777777" w:rsidR="00A46136" w:rsidRDefault="00A46136" w:rsidP="004D7924">
      <w:pPr>
        <w:spacing w:after="0" w:line="240" w:lineRule="auto"/>
      </w:pPr>
      <w:r>
        <w:separator/>
      </w:r>
    </w:p>
  </w:footnote>
  <w:footnote w:type="continuationSeparator" w:id="0">
    <w:p w14:paraId="26436112" w14:textId="77777777" w:rsidR="00A46136" w:rsidRDefault="00A46136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3192"/>
    <w:rsid w:val="00151702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D537E"/>
    <w:rsid w:val="006E59A0"/>
    <w:rsid w:val="00710CE6"/>
    <w:rsid w:val="00732CB3"/>
    <w:rsid w:val="007336C3"/>
    <w:rsid w:val="00772610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128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17</cp:revision>
  <dcterms:created xsi:type="dcterms:W3CDTF">2024-06-06T08:07:00Z</dcterms:created>
  <dcterms:modified xsi:type="dcterms:W3CDTF">2024-08-08T13:27:00Z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