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0730DE5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24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01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2AF777E1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a </w:t>
      </w:r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$ 2376,00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</w:t>
      </w:r>
      <w:r w:rsidR="000A568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una licenza-software</w:t>
      </w:r>
    </w:p>
    <w:p w14:paraId="254E3E56" w14:textId="51A2BF37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794DA9" w:rsidRPr="00794DA9">
        <w:t xml:space="preserve"> </w:t>
      </w:r>
      <w:r w:rsidR="00794DA9" w:rsidRPr="00794DA9">
        <w:rPr>
          <w:rFonts w:ascii="Times New Roman" w:eastAsia="Times New Roman" w:hAnsi="Times New Roman"/>
          <w:b/>
          <w:sz w:val="24"/>
          <w:szCs w:val="24"/>
          <w:lang w:eastAsia="it-IT"/>
        </w:rPr>
        <w:t>B296A4BB9B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54A2709D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della Prof.ssa </w:t>
      </w:r>
      <w:proofErr w:type="spellStart"/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>Tomaiuolo</w:t>
      </w:r>
      <w:proofErr w:type="spellEnd"/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una lab-</w:t>
      </w:r>
      <w:proofErr w:type="spellStart"/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license</w:t>
      </w:r>
      <w:proofErr w:type="spellEnd"/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>biorender</w:t>
      </w:r>
      <w:proofErr w:type="spellEnd"/>
      <w:r w:rsidR="00794DA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per due anni</w:t>
      </w:r>
      <w:r w:rsidR="00F11D2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94DA9" w:rsidRP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>ALTRI_CdA_101_2022_FRA_TIP.A-TOMAIUOLO</w:t>
      </w:r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4CF6C59F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</w:t>
      </w:r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il prodotto non è presente sul MEPA;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BE53C5F" w14:textId="0FD9BD46" w:rsid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CONSIDERATO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che</w:t>
      </w:r>
      <w:r w:rsidR="00794DA9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è stato </w:t>
      </w:r>
      <w:r w:rsidR="00794DA9">
        <w:rPr>
          <w:rFonts w:ascii="Times New Roman" w:eastAsiaTheme="minorHAnsi" w:hAnsi="Times New Roman"/>
          <w:color w:val="000000"/>
          <w:sz w:val="24"/>
          <w:szCs w:val="24"/>
        </w:rPr>
        <w:t>richiesto un preventivo all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’operatore </w:t>
      </w:r>
      <w:r w:rsidR="00794DA9">
        <w:rPr>
          <w:rFonts w:ascii="Times New Roman" w:eastAsiaTheme="minorHAnsi" w:hAnsi="Times New Roman"/>
          <w:color w:val="000000"/>
          <w:sz w:val="24"/>
          <w:szCs w:val="24"/>
        </w:rPr>
        <w:t xml:space="preserve">Science Suite Inc. O/A </w:t>
      </w:r>
      <w:proofErr w:type="spellStart"/>
      <w:r w:rsidR="00794DA9">
        <w:rPr>
          <w:rFonts w:ascii="Times New Roman" w:eastAsiaTheme="minorHAnsi" w:hAnsi="Times New Roman"/>
          <w:color w:val="000000"/>
          <w:sz w:val="24"/>
          <w:szCs w:val="24"/>
        </w:rPr>
        <w:t>BioRender</w:t>
      </w:r>
      <w:proofErr w:type="spellEnd"/>
      <w:r w:rsidR="00794DA9">
        <w:rPr>
          <w:rFonts w:ascii="Times New Roman" w:eastAsiaTheme="minorHAnsi" w:hAnsi="Times New Roman"/>
          <w:color w:val="000000"/>
          <w:sz w:val="24"/>
          <w:szCs w:val="24"/>
        </w:rPr>
        <w:t xml:space="preserve"> produttore del software in questione;</w:t>
      </w:r>
    </w:p>
    <w:p w14:paraId="2C891BF3" w14:textId="77777777" w:rsidR="00E822C1" w:rsidRDefault="00E822C1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A1A3206" w14:textId="6162A5C0" w:rsidR="00412E05" w:rsidRPr="00E822C1" w:rsidRDefault="00794DA9" w:rsidP="00E822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VISTA </w:t>
      </w:r>
      <w:r w:rsidRPr="00794DA9">
        <w:rPr>
          <w:rFonts w:ascii="Times New Roman" w:eastAsiaTheme="minorHAnsi" w:hAnsi="Times New Roman"/>
          <w:color w:val="000000"/>
          <w:sz w:val="24"/>
          <w:szCs w:val="24"/>
        </w:rPr>
        <w:t>l’offerta</w:t>
      </w:r>
      <w:r w:rsidR="00E822C1" w:rsidRPr="00794DA9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E822C1">
        <w:rPr>
          <w:rFonts w:ascii="Times New Roman" w:eastAsiaTheme="minorHAnsi" w:hAnsi="Times New Roman"/>
          <w:color w:val="000000"/>
          <w:sz w:val="24"/>
          <w:szCs w:val="24"/>
        </w:rPr>
        <w:t xml:space="preserve">pari a </w:t>
      </w:r>
      <w:r>
        <w:rPr>
          <w:rFonts w:ascii="Times New Roman" w:eastAsiaTheme="minorHAnsi" w:hAnsi="Times New Roman"/>
          <w:color w:val="000000"/>
          <w:sz w:val="24"/>
          <w:szCs w:val="24"/>
        </w:rPr>
        <w:t>$ 2376,00</w:t>
      </w:r>
      <w:r w:rsidR="00BA20B6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E822C1">
        <w:rPr>
          <w:rFonts w:ascii="Times New Roman" w:eastAsiaTheme="minorHAnsi" w:hAnsi="Times New Roman"/>
          <w:color w:val="000000"/>
          <w:sz w:val="24"/>
          <w:szCs w:val="24"/>
        </w:rPr>
        <w:t>oltre iva come per legge, presentato dalla ditta suddetta;</w:t>
      </w:r>
    </w:p>
    <w:p w14:paraId="049E3D76" w14:textId="29FDD2A5" w:rsidR="00A2341D" w:rsidRDefault="00A2341D" w:rsidP="00C0124B">
      <w:pPr>
        <w:pStyle w:val="NormaleWeb"/>
        <w:jc w:val="both"/>
        <w:rPr>
          <w:bCs/>
        </w:rPr>
      </w:pPr>
      <w:r w:rsidRPr="00A2341D">
        <w:rPr>
          <w:b/>
        </w:rPr>
        <w:t>RITENUTA</w:t>
      </w:r>
      <w:r w:rsidRPr="00A2341D">
        <w:rPr>
          <w:bCs/>
        </w:rPr>
        <w:t xml:space="preserve"> congrua e rispondente alle esigenze dell’Amministrazione l’offerta di cui sopra;</w:t>
      </w:r>
    </w:p>
    <w:p w14:paraId="31C181CA" w14:textId="08F5E2A8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684D92D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794DA9" w:rsidRPr="00794DA9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94DA9">
        <w:rPr>
          <w:rFonts w:ascii="Times New Roman" w:eastAsiaTheme="minorHAnsi" w:hAnsi="Times New Roman"/>
          <w:color w:val="000000"/>
          <w:sz w:val="24"/>
          <w:szCs w:val="24"/>
        </w:rPr>
        <w:t xml:space="preserve">Science Suite Inc. O/A </w:t>
      </w:r>
      <w:proofErr w:type="spellStart"/>
      <w:r w:rsidR="00794DA9">
        <w:rPr>
          <w:rFonts w:ascii="Times New Roman" w:eastAsiaTheme="minorHAnsi" w:hAnsi="Times New Roman"/>
          <w:color w:val="000000"/>
          <w:sz w:val="24"/>
          <w:szCs w:val="24"/>
        </w:rPr>
        <w:t>BioRender</w:t>
      </w:r>
      <w:proofErr w:type="spellEnd"/>
      <w:r w:rsidR="000A5680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 Ordine Diretto extra MEPA, il servizio/fornitura in oggetto per un importo di </w:t>
      </w:r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$ 2376,00 </w:t>
      </w:r>
      <w:r w:rsidR="00F11D26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FED9D63" w14:textId="519D8545" w:rsidR="00F11D26" w:rsidRDefault="00A2341D" w:rsidP="00706D51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94DA9" w:rsidRP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>ALTRI_CdA_101_2022_FRA_TIP.A-TOMAIUOLO</w:t>
      </w:r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412E05" w:rsidRPr="00412E05">
        <w:t xml:space="preserve"> </w:t>
      </w:r>
    </w:p>
    <w:p w14:paraId="61B72100" w14:textId="77777777" w:rsidR="00794DA9" w:rsidRPr="00794DA9" w:rsidRDefault="00794DA9" w:rsidP="00794DA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B4CE460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794DA9">
        <w:rPr>
          <w:rFonts w:ascii="Times New Roman" w:eastAsia="Times New Roman" w:hAnsi="Times New Roman"/>
          <w:bCs/>
          <w:sz w:val="24"/>
          <w:szCs w:val="24"/>
          <w:lang w:eastAsia="it-IT"/>
        </w:rPr>
        <w:t>ssa Preziosi V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5ABE2" w14:textId="77777777" w:rsidR="005A6A98" w:rsidRDefault="005A6A98" w:rsidP="004D7924">
      <w:pPr>
        <w:spacing w:after="0" w:line="240" w:lineRule="auto"/>
      </w:pPr>
      <w:r>
        <w:separator/>
      </w:r>
    </w:p>
  </w:endnote>
  <w:endnote w:type="continuationSeparator" w:id="0">
    <w:p w14:paraId="0854BA9F" w14:textId="77777777" w:rsidR="005A6A98" w:rsidRDefault="005A6A9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7A1AC" w14:textId="77777777" w:rsidR="005A6A98" w:rsidRDefault="005A6A98" w:rsidP="004D7924">
      <w:pPr>
        <w:spacing w:after="0" w:line="240" w:lineRule="auto"/>
      </w:pPr>
      <w:r>
        <w:separator/>
      </w:r>
    </w:p>
  </w:footnote>
  <w:footnote w:type="continuationSeparator" w:id="0">
    <w:p w14:paraId="1709316C" w14:textId="77777777" w:rsidR="005A6A98" w:rsidRDefault="005A6A9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A5680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92046"/>
    <w:rsid w:val="001F4C4E"/>
    <w:rsid w:val="002044A5"/>
    <w:rsid w:val="00210A33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A6A98"/>
    <w:rsid w:val="005B5676"/>
    <w:rsid w:val="005C02BC"/>
    <w:rsid w:val="005C2AC3"/>
    <w:rsid w:val="005E0765"/>
    <w:rsid w:val="00612DF3"/>
    <w:rsid w:val="00625536"/>
    <w:rsid w:val="0063123E"/>
    <w:rsid w:val="00651617"/>
    <w:rsid w:val="006D537E"/>
    <w:rsid w:val="00710CE6"/>
    <w:rsid w:val="007271D8"/>
    <w:rsid w:val="00732CB3"/>
    <w:rsid w:val="007336C3"/>
    <w:rsid w:val="00794DA9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9E530E"/>
    <w:rsid w:val="00A2341D"/>
    <w:rsid w:val="00A3711B"/>
    <w:rsid w:val="00A375C3"/>
    <w:rsid w:val="00A42C35"/>
    <w:rsid w:val="00A43633"/>
    <w:rsid w:val="00A569D4"/>
    <w:rsid w:val="00A8028B"/>
    <w:rsid w:val="00A94F2F"/>
    <w:rsid w:val="00B0730A"/>
    <w:rsid w:val="00BA20B6"/>
    <w:rsid w:val="00BA42EA"/>
    <w:rsid w:val="00BA77F9"/>
    <w:rsid w:val="00C0124B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11D26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109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15</cp:revision>
  <dcterms:created xsi:type="dcterms:W3CDTF">2024-06-06T08:07:00Z</dcterms:created>
  <dcterms:modified xsi:type="dcterms:W3CDTF">2024-08-01T16:16:00Z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