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4EAB45B0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N.</w:t>
      </w:r>
      <w:r w:rsidR="00A375C3">
        <w:rPr>
          <w:rFonts w:ascii="Times New Roman" w:eastAsia="Times New Roman" w:hAnsi="Times New Roman"/>
          <w:b/>
          <w:sz w:val="24"/>
          <w:szCs w:val="24"/>
          <w:lang w:eastAsia="it-IT"/>
        </w:rPr>
        <w:t>10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C50E96">
        <w:rPr>
          <w:rFonts w:ascii="Times New Roman" w:eastAsia="Times New Roman" w:hAnsi="Times New Roman"/>
          <w:b/>
          <w:sz w:val="24"/>
          <w:szCs w:val="24"/>
          <w:lang w:eastAsia="it-IT"/>
        </w:rPr>
        <w:t>01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/0</w:t>
      </w:r>
      <w:r w:rsidR="00C50E96">
        <w:rPr>
          <w:rFonts w:ascii="Times New Roman" w:eastAsia="Times New Roman" w:hAnsi="Times New Roman"/>
          <w:b/>
          <w:sz w:val="24"/>
          <w:szCs w:val="24"/>
          <w:lang w:eastAsia="it-IT"/>
        </w:rPr>
        <w:t>7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42901100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ordine diretto extra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per un importo contrattuale pari a € 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>733,00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(IVA esclusa) per il servizio/fornitura di 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>un estrattore</w:t>
      </w:r>
    </w:p>
    <w:p w14:paraId="254E3E56" w14:textId="342777CA" w:rsidR="00BA42EA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. </w:t>
      </w:r>
      <w:r w:rsidR="00625536" w:rsidRPr="00625536">
        <w:rPr>
          <w:rFonts w:ascii="Times New Roman" w:eastAsia="Times New Roman" w:hAnsi="Times New Roman"/>
          <w:b/>
          <w:sz w:val="24"/>
          <w:szCs w:val="24"/>
          <w:lang w:eastAsia="it-IT"/>
        </w:rPr>
        <w:t>B24987CFCF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66225F7F" w14:textId="77777777" w:rsidR="00A2341D" w:rsidRDefault="00A2341D" w:rsidP="00A2341D">
      <w:pPr>
        <w:jc w:val="both"/>
        <w:rPr>
          <w:b/>
        </w:rPr>
      </w:pPr>
    </w:p>
    <w:p w14:paraId="4FB66C8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09418D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0660D7B" w14:textId="63689C6B" w:rsidR="00625536" w:rsidRPr="00625536" w:rsidRDefault="00BA42EA" w:rsidP="00625536">
      <w:pPr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la richiesta del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la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Prof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.ssa Di </w:t>
      </w:r>
      <w:proofErr w:type="gramStart"/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Blasi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proofErr w:type="gram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con la quale chiedeva di acquistare 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>un sistema di estrazione per l’armadio di sicurezza,</w:t>
      </w:r>
      <w:r w:rsidR="00625536" w:rsidRPr="00625536">
        <w:rPr>
          <w:bCs/>
        </w:rPr>
        <w:t xml:space="preserve"> </w:t>
      </w:r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le esigenze relative alle </w:t>
      </w:r>
      <w:proofErr w:type="spellStart"/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̀ di ricerca da condurre nell’ambito del progetto RIASS-ECON-2016-C-DI-BLASI_ex_PON_COCET</w:t>
      </w:r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77374FF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AA72B04" w14:textId="2C021B9B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all’attività di </w:t>
      </w:r>
      <w:r w:rsid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ricerca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EF5A3DD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per il bene/servizio richiesto non sono attive Convenzioni Consip;</w:t>
      </w:r>
    </w:p>
    <w:p w14:paraId="699582DB" w14:textId="77777777" w:rsidR="00A375C3" w:rsidRDefault="00A375C3" w:rsidP="00A375C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14:paraId="66017270" w14:textId="76F6CF0B" w:rsidR="00A375C3" w:rsidRPr="00A375C3" w:rsidRDefault="00A375C3" w:rsidP="00A375C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375C3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375C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 seguito di indagine di mercato informale, è stato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A375C3">
        <w:rPr>
          <w:rFonts w:ascii="Times New Roman" w:eastAsia="Times New Roman" w:hAnsi="Times New Roman"/>
          <w:bCs/>
          <w:sz w:val="24"/>
          <w:szCs w:val="24"/>
          <w:lang w:eastAsia="it-IT"/>
        </w:rPr>
        <w:t>individuato l’operatore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SPF Impianti Speciali</w:t>
      </w:r>
      <w:r w:rsidRPr="00A375C3"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costruttore d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el sistema di aspirazione;</w:t>
      </w:r>
    </w:p>
    <w:p w14:paraId="2288D40D" w14:textId="03824131" w:rsidR="00F118B7" w:rsidRDefault="00F118B7" w:rsidP="00A375C3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VISTO </w:t>
      </w:r>
      <w:r>
        <w:rPr>
          <w:rFonts w:ascii="TimesNewRomanPSMT" w:hAnsi="TimesNewRomanPSMT"/>
        </w:rPr>
        <w:t xml:space="preserve">il preventivo di spesa pari a € </w:t>
      </w:r>
      <w:r w:rsidR="00625536">
        <w:rPr>
          <w:rFonts w:ascii="TimesNewRomanPSMT" w:hAnsi="TimesNewRomanPSMT"/>
        </w:rPr>
        <w:t xml:space="preserve">733,00 </w:t>
      </w:r>
      <w:r>
        <w:rPr>
          <w:rFonts w:ascii="TimesNewRomanPSMT" w:hAnsi="TimesNewRomanPSMT"/>
        </w:rPr>
        <w:t xml:space="preserve">oltre iva come per legge, presentato dalla ditta suddetta; </w:t>
      </w:r>
    </w:p>
    <w:p w14:paraId="049E3D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</w:t>
      </w:r>
    </w:p>
    <w:p w14:paraId="7A9C76D3" w14:textId="77777777" w:rsidR="00F118B7" w:rsidRDefault="00F118B7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1C181CA" w14:textId="24C946CF" w:rsidR="00F118B7" w:rsidRDefault="00F118B7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ai sensi del Comunicato del Presidente dell’ANAC del 10 gennaio 2024, per gli affidamenti diretti di importo inferiore a 5.000 euro, fino al 30 settembre 2024, nel caso di difficoltà al ricorso alle piattaforme di approvvigionamento digitale certificate (PAD) nel primo 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 xml:space="preserve">periodo di </w:t>
      </w:r>
      <w:proofErr w:type="spellStart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>operativita</w:t>
      </w:r>
      <w:proofErr w:type="spellEnd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della normativa sulla “digitalizzazione”, è consentito il ricorso all’interfaccia Web messa a disposizione dalla piattaforma dei contratti pubblici (PCP) dell’ANAC; </w:t>
      </w:r>
    </w:p>
    <w:p w14:paraId="6946F7DE" w14:textId="77777777" w:rsidR="00F118B7" w:rsidRPr="00F118B7" w:rsidRDefault="00F118B7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993893" w14:textId="77777777" w:rsidR="00F118B7" w:rsidRDefault="00F118B7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A27F96B" w14:textId="77777777" w:rsidR="00F118B7" w:rsidRPr="00F118B7" w:rsidRDefault="00F118B7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2980B5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6B9B2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1B8CB609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 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SPF </w:t>
      </w:r>
      <w:proofErr w:type="spellStart"/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Imapianti</w:t>
      </w:r>
      <w:proofErr w:type="spellEnd"/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Speciali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tramite Ordine Diretto extra MEPA, il servizio/fornitura in oggetto per un importo di € 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733,00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iva esclusa;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ED02411" w14:textId="553EB097" w:rsidR="00181E91" w:rsidRDefault="00A2341D" w:rsidP="008A5DD2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</w:t>
      </w:r>
      <w:r w:rsidR="00625536">
        <w:t xml:space="preserve"> </w:t>
      </w:r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RIASS-ECON-2016-C-DI-BLASI_ex_PON_COCET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D97060E" w14:textId="77777777" w:rsidR="00625536" w:rsidRPr="00625536" w:rsidRDefault="00625536" w:rsidP="00625536">
      <w:pPr>
        <w:pStyle w:val="Paragrafoelenco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1F5CBC5" w14:textId="77777777" w:rsidR="00625536" w:rsidRPr="00625536" w:rsidRDefault="00625536" w:rsidP="00625536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2C8B8049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 al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la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Prof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.ssa Di </w:t>
      </w:r>
      <w:proofErr w:type="spellStart"/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Balsi</w:t>
      </w:r>
      <w:proofErr w:type="spellEnd"/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., 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3079E" w14:textId="77777777" w:rsidR="00444A57" w:rsidRDefault="00444A57" w:rsidP="004D7924">
      <w:pPr>
        <w:spacing w:after="0" w:line="240" w:lineRule="auto"/>
      </w:pPr>
      <w:r>
        <w:separator/>
      </w:r>
    </w:p>
  </w:endnote>
  <w:endnote w:type="continuationSeparator" w:id="0">
    <w:p w14:paraId="3EBF5B91" w14:textId="77777777" w:rsidR="00444A57" w:rsidRDefault="00444A57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3298D" w14:textId="77777777" w:rsidR="00444A57" w:rsidRDefault="00444A57" w:rsidP="004D7924">
      <w:pPr>
        <w:spacing w:after="0" w:line="240" w:lineRule="auto"/>
      </w:pPr>
      <w:r>
        <w:separator/>
      </w:r>
    </w:p>
  </w:footnote>
  <w:footnote w:type="continuationSeparator" w:id="0">
    <w:p w14:paraId="53F70EA2" w14:textId="77777777" w:rsidR="00444A57" w:rsidRDefault="00444A57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8"/>
  </w:num>
  <w:num w:numId="2" w16cid:durableId="552039116">
    <w:abstractNumId w:val="5"/>
  </w:num>
  <w:num w:numId="3" w16cid:durableId="1126046541">
    <w:abstractNumId w:val="3"/>
  </w:num>
  <w:num w:numId="4" w16cid:durableId="93281579">
    <w:abstractNumId w:val="9"/>
  </w:num>
  <w:num w:numId="5" w16cid:durableId="321005184">
    <w:abstractNumId w:val="2"/>
  </w:num>
  <w:num w:numId="6" w16cid:durableId="1124350833">
    <w:abstractNumId w:val="6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7"/>
  </w:num>
  <w:num w:numId="10" w16cid:durableId="1143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87FEA"/>
    <w:rsid w:val="000A3AFF"/>
    <w:rsid w:val="000D4E84"/>
    <w:rsid w:val="000F2B24"/>
    <w:rsid w:val="000F3C14"/>
    <w:rsid w:val="000F5F97"/>
    <w:rsid w:val="00131310"/>
    <w:rsid w:val="00133192"/>
    <w:rsid w:val="00151702"/>
    <w:rsid w:val="00181E91"/>
    <w:rsid w:val="00183883"/>
    <w:rsid w:val="0018703A"/>
    <w:rsid w:val="002362DE"/>
    <w:rsid w:val="00236EA9"/>
    <w:rsid w:val="00264F77"/>
    <w:rsid w:val="00285D31"/>
    <w:rsid w:val="002D3745"/>
    <w:rsid w:val="002E2022"/>
    <w:rsid w:val="003327A3"/>
    <w:rsid w:val="003B614E"/>
    <w:rsid w:val="00433C5A"/>
    <w:rsid w:val="00440F0F"/>
    <w:rsid w:val="00444A57"/>
    <w:rsid w:val="004568F1"/>
    <w:rsid w:val="00476CAC"/>
    <w:rsid w:val="00493FA2"/>
    <w:rsid w:val="004A4464"/>
    <w:rsid w:val="004A5CE2"/>
    <w:rsid w:val="004D7924"/>
    <w:rsid w:val="00504096"/>
    <w:rsid w:val="00523B10"/>
    <w:rsid w:val="00545531"/>
    <w:rsid w:val="00557423"/>
    <w:rsid w:val="0058241E"/>
    <w:rsid w:val="005839FF"/>
    <w:rsid w:val="005B5676"/>
    <w:rsid w:val="005C02BC"/>
    <w:rsid w:val="005E0765"/>
    <w:rsid w:val="00612DF3"/>
    <w:rsid w:val="00625536"/>
    <w:rsid w:val="0063123E"/>
    <w:rsid w:val="00651617"/>
    <w:rsid w:val="00710CE6"/>
    <w:rsid w:val="007336C3"/>
    <w:rsid w:val="007C026F"/>
    <w:rsid w:val="007E6B6D"/>
    <w:rsid w:val="0080137B"/>
    <w:rsid w:val="00836A4D"/>
    <w:rsid w:val="00846924"/>
    <w:rsid w:val="008E5483"/>
    <w:rsid w:val="00905A4D"/>
    <w:rsid w:val="00922067"/>
    <w:rsid w:val="009223F0"/>
    <w:rsid w:val="0094604B"/>
    <w:rsid w:val="00970798"/>
    <w:rsid w:val="009C1B44"/>
    <w:rsid w:val="00A2341D"/>
    <w:rsid w:val="00A375C3"/>
    <w:rsid w:val="00A42C35"/>
    <w:rsid w:val="00A43633"/>
    <w:rsid w:val="00A569D4"/>
    <w:rsid w:val="00A8028B"/>
    <w:rsid w:val="00B0730A"/>
    <w:rsid w:val="00BA42EA"/>
    <w:rsid w:val="00BA77F9"/>
    <w:rsid w:val="00C11B1D"/>
    <w:rsid w:val="00C50E96"/>
    <w:rsid w:val="00C77841"/>
    <w:rsid w:val="00C821B1"/>
    <w:rsid w:val="00CE4981"/>
    <w:rsid w:val="00D01C27"/>
    <w:rsid w:val="00D033A4"/>
    <w:rsid w:val="00D10447"/>
    <w:rsid w:val="00D87B6D"/>
    <w:rsid w:val="00DC385C"/>
    <w:rsid w:val="00DC5053"/>
    <w:rsid w:val="00DD167A"/>
    <w:rsid w:val="00DE7E1B"/>
    <w:rsid w:val="00DF0D37"/>
    <w:rsid w:val="00DF36A1"/>
    <w:rsid w:val="00E0432C"/>
    <w:rsid w:val="00E14E21"/>
    <w:rsid w:val="00E14F7D"/>
    <w:rsid w:val="00E27D84"/>
    <w:rsid w:val="00E36EA7"/>
    <w:rsid w:val="00E533B7"/>
    <w:rsid w:val="00E91463"/>
    <w:rsid w:val="00EB70A3"/>
    <w:rsid w:val="00F118B7"/>
    <w:rsid w:val="00F35DE8"/>
    <w:rsid w:val="00F91E0B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36</TotalTime>
  <Pages>4</Pages>
  <Words>1048</Words>
  <Characters>5978</Characters>
  <Application>Microsoft Office Word</Application>
  <DocSecurity>0</DocSecurity>
  <Lines>49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8</cp:revision>
  <dcterms:created xsi:type="dcterms:W3CDTF">2024-06-06T08:07:00Z</dcterms:created>
  <dcterms:modified xsi:type="dcterms:W3CDTF">2024-07-01T09:29:00Z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